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165A8D" w:rsidR="00F225BB" w:rsidP="00FE596F" w:rsidRDefault="00F225BB" w14:paraId="7314D118" w14:textId="77777777">
      <w:pPr>
        <w:tabs>
          <w:tab w:val="left" w:pos="2520"/>
        </w:tabs>
      </w:pPr>
    </w:p>
    <w:p w:rsidRPr="00165A8D" w:rsidR="00FE596F" w:rsidP="00FE596F" w:rsidRDefault="00FE596F" w14:paraId="53D1E13A" w14:textId="77777777">
      <w:pPr>
        <w:tabs>
          <w:tab w:val="left" w:pos="2520"/>
        </w:tabs>
      </w:pPr>
    </w:p>
    <w:p w:rsidRPr="00165A8D" w:rsidR="00FE596F" w:rsidP="00FE596F" w:rsidRDefault="00235DDA" w14:paraId="35BA6283" w14:textId="780E585B">
      <w:pPr>
        <w:tabs>
          <w:tab w:val="left" w:pos="2520"/>
        </w:tabs>
        <w:rPr>
          <w:sz w:val="48"/>
          <w:szCs w:val="48"/>
        </w:rPr>
      </w:pPr>
      <w:r w:rsidRPr="00165A8D">
        <w:br/>
      </w:r>
      <w:r w:rsidRPr="00165A8D" w:rsidR="00FE596F">
        <w:rPr>
          <w:sz w:val="48"/>
          <w:szCs w:val="48"/>
        </w:rPr>
        <w:t>K</w:t>
      </w:r>
      <w:r w:rsidRPr="00165A8D" w:rsidR="4D992ECD">
        <w:rPr>
          <w:sz w:val="48"/>
          <w:szCs w:val="48"/>
        </w:rPr>
        <w:t>ravspes</w:t>
      </w:r>
      <w:r w:rsidRPr="00165A8D" w:rsidR="0080431F">
        <w:rPr>
          <w:sz w:val="48"/>
          <w:szCs w:val="48"/>
        </w:rPr>
        <w:t>i</w:t>
      </w:r>
      <w:r w:rsidRPr="00165A8D" w:rsidR="4D992ECD">
        <w:rPr>
          <w:sz w:val="48"/>
          <w:szCs w:val="48"/>
        </w:rPr>
        <w:t>fikasjon</w:t>
      </w:r>
    </w:p>
    <w:p w:rsidRPr="00165A8D" w:rsidR="00A113F2" w:rsidP="00456226" w:rsidRDefault="000F3083" w14:paraId="1C091223" w14:textId="5E24DBCE">
      <w:pPr>
        <w:tabs>
          <w:tab w:val="left" w:pos="2520"/>
        </w:tabs>
        <w:rPr>
          <w:sz w:val="32"/>
          <w:szCs w:val="32"/>
        </w:rPr>
      </w:pPr>
      <w:r w:rsidRPr="00165A8D">
        <w:rPr>
          <w:sz w:val="32"/>
          <w:szCs w:val="32"/>
        </w:rPr>
        <w:t xml:space="preserve">etablering </w:t>
      </w:r>
      <w:r w:rsidRPr="00165A8D" w:rsidR="00FE596F">
        <w:rPr>
          <w:sz w:val="32"/>
          <w:szCs w:val="32"/>
        </w:rPr>
        <w:t xml:space="preserve">av </w:t>
      </w:r>
      <w:r w:rsidRPr="00165A8D" w:rsidR="00FE596F">
        <w:br/>
      </w:r>
      <w:r w:rsidRPr="00165A8D" w:rsidR="3C4A937C">
        <w:rPr>
          <w:sz w:val="32"/>
          <w:szCs w:val="32"/>
        </w:rPr>
        <w:t xml:space="preserve">tilbygg til </w:t>
      </w:r>
      <w:r w:rsidRPr="00165A8D" w:rsidR="381C0ADE">
        <w:rPr>
          <w:sz w:val="32"/>
          <w:szCs w:val="32"/>
        </w:rPr>
        <w:t xml:space="preserve">grendehus i Bydel </w:t>
      </w:r>
      <w:r w:rsidRPr="00165A8D" w:rsidR="00456226">
        <w:rPr>
          <w:sz w:val="32"/>
          <w:szCs w:val="32"/>
        </w:rPr>
        <w:t>Bjerke</w:t>
      </w:r>
    </w:p>
    <w:p w:rsidRPr="00165A8D" w:rsidR="00086357" w:rsidP="00456226" w:rsidRDefault="00086357" w14:paraId="01B772D2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5C324FC0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21FF61E3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0A645A53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121D2587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3302B2F4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286DF158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094A73F8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73C5170F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43B56B23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0E13DB81" w14:textId="77777777">
      <w:pPr>
        <w:tabs>
          <w:tab w:val="left" w:pos="2520"/>
        </w:tabs>
        <w:rPr>
          <w:sz w:val="32"/>
          <w:szCs w:val="32"/>
        </w:rPr>
      </w:pPr>
    </w:p>
    <w:p w:rsidRPr="00165A8D" w:rsidR="00086357" w:rsidP="00456226" w:rsidRDefault="00086357" w14:paraId="52387605" w14:textId="77777777">
      <w:pPr>
        <w:tabs>
          <w:tab w:val="left" w:pos="2520"/>
        </w:tabs>
        <w:rPr>
          <w:sz w:val="32"/>
          <w:szCs w:val="32"/>
        </w:rPr>
      </w:pPr>
    </w:p>
    <w:p w:rsidRPr="00165A8D" w:rsidR="00A70560" w:rsidP="00456226" w:rsidRDefault="00A70560" w14:paraId="79344872" w14:textId="77777777">
      <w:pPr>
        <w:tabs>
          <w:tab w:val="left" w:pos="2520"/>
        </w:tabs>
        <w:rPr>
          <w:sz w:val="32"/>
          <w:szCs w:val="32"/>
        </w:rPr>
      </w:pPr>
    </w:p>
    <w:p w:rsidRPr="00165A8D" w:rsidR="00A70560" w:rsidP="00456226" w:rsidRDefault="00A70560" w14:paraId="65597FAE" w14:textId="77777777">
      <w:pPr>
        <w:tabs>
          <w:tab w:val="left" w:pos="2520"/>
        </w:tabs>
        <w:rPr>
          <w:sz w:val="32"/>
          <w:szCs w:val="32"/>
        </w:rPr>
      </w:pPr>
    </w:p>
    <w:p w:rsidRPr="00165A8D" w:rsidR="00A70560" w:rsidP="00456226" w:rsidRDefault="00A70560" w14:paraId="2A8D44AD" w14:textId="77777777">
      <w:pPr>
        <w:tabs>
          <w:tab w:val="left" w:pos="2520"/>
        </w:tabs>
        <w:rPr>
          <w:sz w:val="32"/>
          <w:szCs w:val="32"/>
        </w:rPr>
      </w:pPr>
    </w:p>
    <w:p w:rsidRPr="00165A8D" w:rsidR="00A70560" w:rsidP="00456226" w:rsidRDefault="00A70560" w14:paraId="26024EAD" w14:textId="77777777">
      <w:pPr>
        <w:tabs>
          <w:tab w:val="left" w:pos="2520"/>
        </w:tabs>
        <w:rPr>
          <w:sz w:val="32"/>
          <w:szCs w:val="32"/>
        </w:rPr>
      </w:pPr>
    </w:p>
    <w:p w:rsidRPr="00165A8D" w:rsidR="00502049" w:rsidP="00456226" w:rsidRDefault="00502049" w14:paraId="74E03DB4" w14:textId="0C763B92">
      <w:pPr>
        <w:tabs>
          <w:tab w:val="left" w:pos="2520"/>
        </w:tabs>
        <w:rPr>
          <w:sz w:val="32"/>
          <w:szCs w:val="32"/>
        </w:rPr>
      </w:pPr>
      <w:r w:rsidRPr="00165A8D">
        <w:rPr>
          <w:sz w:val="32"/>
          <w:szCs w:val="32"/>
        </w:rPr>
        <w:t>Innledning</w:t>
      </w:r>
    </w:p>
    <w:p w:rsidRPr="006A47BB" w:rsidR="00917AA5" w:rsidP="00A67794" w:rsidRDefault="0022605A" w14:paraId="69DCE05D" w14:textId="77777777">
      <w:pPr>
        <w:spacing w:line="300" w:lineRule="atLeast"/>
        <w:rPr>
          <w:rFonts w:eastAsia="Times New Roman" w:cs="Segoe UI"/>
          <w:szCs w:val="20"/>
          <w:lang w:eastAsia="nb-NO"/>
        </w:rPr>
      </w:pPr>
      <w:r w:rsidRPr="006A47BB">
        <w:rPr>
          <w:rFonts w:eastAsia="Times New Roman" w:cs="Segoe UI"/>
          <w:szCs w:val="20"/>
          <w:lang w:eastAsia="nb-NO"/>
        </w:rPr>
        <w:t>Byggeoppdrag</w:t>
      </w:r>
      <w:r w:rsidRPr="006A47BB" w:rsidR="0045052A">
        <w:rPr>
          <w:rFonts w:eastAsia="Times New Roman" w:cs="Segoe UI"/>
          <w:szCs w:val="20"/>
          <w:lang w:eastAsia="nb-NO"/>
        </w:rPr>
        <w:t>et</w:t>
      </w:r>
      <w:r w:rsidRPr="006A47BB">
        <w:rPr>
          <w:rFonts w:eastAsia="Times New Roman" w:cs="Segoe UI"/>
          <w:szCs w:val="20"/>
          <w:lang w:eastAsia="nb-NO"/>
        </w:rPr>
        <w:t xml:space="preserve"> går ut på å </w:t>
      </w:r>
      <w:r w:rsidRPr="006A47BB" w:rsidR="00BF17E0">
        <w:rPr>
          <w:rFonts w:eastAsia="Times New Roman" w:cs="Segoe UI"/>
          <w:szCs w:val="20"/>
          <w:lang w:eastAsia="nb-NO"/>
        </w:rPr>
        <w:t>oppføre</w:t>
      </w:r>
      <w:r w:rsidRPr="006A47BB">
        <w:rPr>
          <w:rFonts w:eastAsia="Times New Roman" w:cs="Segoe UI"/>
          <w:szCs w:val="20"/>
          <w:lang w:eastAsia="nb-NO"/>
        </w:rPr>
        <w:t xml:space="preserve"> et tilbygg </w:t>
      </w:r>
      <w:r w:rsidRPr="006A47BB" w:rsidR="00BF008F">
        <w:rPr>
          <w:rFonts w:eastAsia="Times New Roman" w:cs="Segoe UI"/>
          <w:szCs w:val="20"/>
          <w:lang w:eastAsia="nb-NO"/>
        </w:rPr>
        <w:t>til Sletteløkka Grendehus. Huset er godkjent som en vinterhage</w:t>
      </w:r>
      <w:r w:rsidRPr="006A47BB" w:rsidR="00E3191D">
        <w:rPr>
          <w:rFonts w:eastAsia="Times New Roman" w:cs="Segoe UI"/>
          <w:szCs w:val="20"/>
          <w:lang w:eastAsia="nb-NO"/>
        </w:rPr>
        <w:t xml:space="preserve"> av PBE</w:t>
      </w:r>
      <w:r w:rsidRPr="006A47BB" w:rsidR="00BF008F">
        <w:rPr>
          <w:rFonts w:eastAsia="Times New Roman" w:cs="Segoe UI"/>
          <w:szCs w:val="20"/>
          <w:lang w:eastAsia="nb-NO"/>
        </w:rPr>
        <w:t>.</w:t>
      </w:r>
      <w:r w:rsidRPr="006A47BB">
        <w:rPr>
          <w:rFonts w:eastAsia="Times New Roman" w:cs="Segoe UI"/>
          <w:szCs w:val="20"/>
          <w:lang w:eastAsia="nb-NO"/>
        </w:rPr>
        <w:t xml:space="preserve"> </w:t>
      </w:r>
      <w:r w:rsidRPr="006A47BB" w:rsidR="00686382">
        <w:rPr>
          <w:rFonts w:eastAsia="Times New Roman" w:cs="Segoe UI"/>
          <w:szCs w:val="20"/>
          <w:lang w:eastAsia="nb-NO"/>
        </w:rPr>
        <w:t xml:space="preserve">Tilbygget skal </w:t>
      </w:r>
      <w:r w:rsidRPr="006A47BB" w:rsidR="00CA5EB0">
        <w:rPr>
          <w:rFonts w:eastAsia="Times New Roman" w:cs="Segoe UI"/>
          <w:szCs w:val="20"/>
          <w:lang w:eastAsia="nb-NO"/>
        </w:rPr>
        <w:t xml:space="preserve">bygges med en kombinasjon av ombruksvarer og </w:t>
      </w:r>
      <w:r w:rsidRPr="006A47BB" w:rsidR="0027265C">
        <w:rPr>
          <w:rFonts w:eastAsia="Times New Roman" w:cs="Segoe UI"/>
          <w:szCs w:val="20"/>
          <w:lang w:eastAsia="nb-NO"/>
        </w:rPr>
        <w:t xml:space="preserve">materialer fra </w:t>
      </w:r>
      <w:r w:rsidRPr="006A47BB" w:rsidR="00CA5EB0">
        <w:rPr>
          <w:rFonts w:eastAsia="Times New Roman" w:cs="Segoe UI"/>
          <w:szCs w:val="20"/>
          <w:lang w:eastAsia="nb-NO"/>
        </w:rPr>
        <w:t xml:space="preserve">et hus som </w:t>
      </w:r>
      <w:r w:rsidRPr="006A47BB" w:rsidR="0027265C">
        <w:rPr>
          <w:rFonts w:eastAsia="Times New Roman" w:cs="Segoe UI"/>
          <w:szCs w:val="20"/>
          <w:lang w:eastAsia="nb-NO"/>
        </w:rPr>
        <w:t xml:space="preserve">har stått i Tokyo i </w:t>
      </w:r>
      <w:r w:rsidRPr="006A47BB" w:rsidR="002C7BCF">
        <w:rPr>
          <w:rFonts w:eastAsia="Times New Roman" w:cs="Segoe UI"/>
          <w:szCs w:val="20"/>
          <w:lang w:eastAsia="nb-NO"/>
        </w:rPr>
        <w:t>J</w:t>
      </w:r>
      <w:r w:rsidRPr="006A47BB" w:rsidR="0027265C">
        <w:rPr>
          <w:rFonts w:eastAsia="Times New Roman" w:cs="Segoe UI"/>
          <w:szCs w:val="20"/>
          <w:lang w:eastAsia="nb-NO"/>
        </w:rPr>
        <w:t xml:space="preserve">apan. </w:t>
      </w:r>
      <w:r w:rsidRPr="006A47BB" w:rsidR="0029790F">
        <w:rPr>
          <w:rFonts w:eastAsia="Times New Roman" w:cs="Segoe UI"/>
          <w:szCs w:val="20"/>
          <w:lang w:eastAsia="nb-NO"/>
        </w:rPr>
        <w:t xml:space="preserve">Oppdragsgiver fremskaffer materialer til påbygget. </w:t>
      </w:r>
      <w:r w:rsidRPr="006A47BB" w:rsidR="00A67794">
        <w:rPr>
          <w:rFonts w:eastAsia="Times New Roman" w:cs="Segoe UI"/>
          <w:szCs w:val="20"/>
          <w:lang w:eastAsia="nb-NO"/>
        </w:rPr>
        <w:t xml:space="preserve">Leverandøren har prosjekterings- og utførelsesansvar for fundamenteringen, inkludert levering av nødvendige materialer. </w:t>
      </w:r>
      <w:r w:rsidRPr="006A47BB" w:rsidR="002B4112">
        <w:rPr>
          <w:rFonts w:eastAsia="Times New Roman" w:cs="Segoe UI"/>
          <w:szCs w:val="20"/>
          <w:lang w:eastAsia="nb-NO"/>
        </w:rPr>
        <w:t>Øvrige arbeider utføres etter byggherres prosjekteringsunderlag.</w:t>
      </w:r>
    </w:p>
    <w:p w:rsidRPr="00165A8D" w:rsidR="00086357" w:rsidP="00A67794" w:rsidRDefault="002C7BCF" w14:paraId="6DE4A5E2" w14:textId="533315EC">
      <w:pPr>
        <w:spacing w:line="300" w:lineRule="atLeast"/>
        <w:rPr>
          <w:rFonts w:eastAsia="Times New Roman" w:cs="Segoe UI"/>
          <w:sz w:val="21"/>
          <w:szCs w:val="21"/>
          <w:lang w:eastAsia="nb-NO"/>
        </w:rPr>
      </w:pPr>
      <w:r w:rsidRPr="00165A8D">
        <w:rPr>
          <w:rFonts w:eastAsia="Times New Roman" w:cs="Segoe UI"/>
          <w:sz w:val="21"/>
          <w:szCs w:val="21"/>
          <w:lang w:eastAsia="nb-NO"/>
        </w:rPr>
        <w:t xml:space="preserve"> </w:t>
      </w:r>
    </w:p>
    <w:p w:rsidRPr="00165A8D" w:rsidR="00904CCB" w:rsidP="00904CCB" w:rsidRDefault="00904CCB" w14:paraId="35D1B5BE" w14:textId="77777777">
      <w:pPr>
        <w:pStyle w:val="Overskrift1"/>
        <w:rPr>
          <w:rFonts w:asciiTheme="minorHAnsi" w:hAnsiTheme="minorHAnsi"/>
        </w:rPr>
      </w:pPr>
      <w:bookmarkStart w:name="_Toc230856532" w:id="0"/>
      <w:r w:rsidRPr="00165A8D">
        <w:rPr>
          <w:rFonts w:asciiTheme="minorHAnsi" w:hAnsiTheme="minorHAnsi"/>
        </w:rPr>
        <w:t>1. Formål</w:t>
      </w:r>
      <w:bookmarkEnd w:id="0"/>
    </w:p>
    <w:p w:rsidRPr="00165A8D" w:rsidR="00904CCB" w:rsidP="00904CCB" w:rsidRDefault="00904CCB" w14:paraId="49361BF4" w14:textId="77777777">
      <w:pPr>
        <w:rPr>
          <w:rFonts w:eastAsia="Oslo Sans Office" w:cs="Times New Roman"/>
          <w:color w:val="000000" w:themeColor="text1"/>
          <w:szCs w:val="20"/>
        </w:rPr>
      </w:pPr>
      <w:r w:rsidRPr="00165A8D">
        <w:rPr>
          <w:rFonts w:eastAsia="Oslo Sans Office" w:cs="Times New Roman"/>
          <w:color w:val="000000" w:themeColor="text1"/>
          <w:szCs w:val="20"/>
        </w:rPr>
        <w:t>Formålet med anskaffelsen/prosjektet er å etablere et tilbygg til Sletteløkka Grendehus.</w:t>
      </w:r>
    </w:p>
    <w:p w:rsidRPr="00165A8D" w:rsidR="00904CCB" w:rsidP="68983771" w:rsidRDefault="36EEAD4C" w14:paraId="3BDB48FE" w14:textId="3619FF1C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Arial Nova" w:cs="Arial Nova"/>
          <w:color w:val="000000" w:themeColor="text1"/>
        </w:rPr>
      </w:pPr>
      <w:bookmarkStart w:name="_Toc230856533" w:id="1"/>
      <w:r w:rsidRPr="00165A8D">
        <w:rPr>
          <w:rFonts w:eastAsia="Oslo Sans Office" w:cs="Times New Roman"/>
          <w:color w:val="000000" w:themeColor="text1"/>
        </w:rPr>
        <w:t xml:space="preserve">Oppdraget er å etablere et tilbygg til Sletteløkka Grendehus. </w:t>
      </w:r>
      <w:r w:rsidRPr="00165A8D" w:rsidR="00904CCB">
        <w:rPr>
          <w:rFonts w:eastAsia="Oslo Sans Office" w:cs="Times New Roman"/>
          <w:color w:val="000000" w:themeColor="text1"/>
        </w:rPr>
        <w:t>Hensikten er å skape</w:t>
      </w:r>
      <w:r w:rsidRPr="00165A8D" w:rsidR="73FC9805">
        <w:rPr>
          <w:rFonts w:eastAsia="Oslo Sans Office" w:cs="Times New Roman"/>
          <w:color w:val="000000" w:themeColor="text1"/>
        </w:rPr>
        <w:t xml:space="preserve"> gode</w:t>
      </w:r>
      <w:r w:rsidRPr="00165A8D" w:rsidR="2D8C8042">
        <w:rPr>
          <w:rFonts w:eastAsia="Oslo Sans Office" w:cs="Times New Roman"/>
          <w:color w:val="000000" w:themeColor="text1"/>
        </w:rPr>
        <w:t xml:space="preserve"> </w:t>
      </w:r>
      <w:r w:rsidRPr="00165A8D" w:rsidR="00904CCB">
        <w:rPr>
          <w:rFonts w:eastAsia="Oslo Sans Office" w:cs="Times New Roman"/>
          <w:color w:val="000000" w:themeColor="text1"/>
        </w:rPr>
        <w:t>multifunksjonel</w:t>
      </w:r>
      <w:r w:rsidRPr="00165A8D" w:rsidR="5D3270D1">
        <w:rPr>
          <w:rFonts w:eastAsia="Oslo Sans Office" w:cs="Times New Roman"/>
          <w:color w:val="000000" w:themeColor="text1"/>
        </w:rPr>
        <w:t>le</w:t>
      </w:r>
      <w:r w:rsidRPr="00165A8D" w:rsidR="00904CCB">
        <w:rPr>
          <w:rFonts w:eastAsia="Oslo Sans Office" w:cs="Times New Roman"/>
          <w:color w:val="000000" w:themeColor="text1"/>
        </w:rPr>
        <w:t xml:space="preserve"> rom som</w:t>
      </w:r>
      <w:r w:rsidRPr="00165A8D" w:rsidR="251F1484">
        <w:rPr>
          <w:rFonts w:eastAsia="Oslo Sans Office" w:cs="Times New Roman"/>
          <w:color w:val="000000" w:themeColor="text1"/>
        </w:rPr>
        <w:t xml:space="preserve"> skal</w:t>
      </w:r>
      <w:r w:rsidRPr="00165A8D" w:rsidR="00904CCB">
        <w:rPr>
          <w:rFonts w:eastAsia="Oslo Sans Office" w:cs="Times New Roman"/>
          <w:color w:val="000000" w:themeColor="text1"/>
        </w:rPr>
        <w:t xml:space="preserve"> fremme</w:t>
      </w:r>
      <w:r w:rsidRPr="00165A8D" w:rsidR="2F93E6CF">
        <w:rPr>
          <w:rFonts w:eastAsia="Oslo Sans Office" w:cs="Times New Roman"/>
          <w:color w:val="000000" w:themeColor="text1"/>
        </w:rPr>
        <w:t xml:space="preserve"> beboerdrevne</w:t>
      </w:r>
      <w:r w:rsidRPr="00165A8D" w:rsidR="00904CCB">
        <w:rPr>
          <w:rFonts w:eastAsia="Oslo Sans Office" w:cs="Times New Roman"/>
          <w:color w:val="000000" w:themeColor="text1"/>
        </w:rPr>
        <w:t xml:space="preserve"> kulturelle og økologiske aktiviteter. </w:t>
      </w:r>
      <w:r w:rsidRPr="00165A8D" w:rsidR="00904CCB">
        <w:rPr>
          <w:rFonts w:eastAsia="Arial Nova" w:cs="Arial Nova"/>
          <w:color w:val="000000" w:themeColor="text1"/>
        </w:rPr>
        <w:t xml:space="preserve">Sletteløkka </w:t>
      </w:r>
      <w:proofErr w:type="spellStart"/>
      <w:r w:rsidRPr="00165A8D" w:rsidR="00904CCB">
        <w:rPr>
          <w:rFonts w:eastAsia="Arial Nova" w:cs="Arial Nova"/>
          <w:color w:val="000000" w:themeColor="text1"/>
        </w:rPr>
        <w:t>Japanhus</w:t>
      </w:r>
      <w:proofErr w:type="spellEnd"/>
      <w:r w:rsidRPr="00165A8D" w:rsidR="00904CCB">
        <w:rPr>
          <w:rFonts w:eastAsia="Arial Nova" w:cs="Arial Nova"/>
          <w:color w:val="000000" w:themeColor="text1"/>
        </w:rPr>
        <w:t xml:space="preserve"> forvandler ombruk av materialer til et dynamisk rom for kunst, samvær og urban dyrking</w:t>
      </w:r>
      <w:r w:rsidRPr="00165A8D" w:rsidR="21E95258">
        <w:rPr>
          <w:rFonts w:eastAsia="Arial Nova" w:cs="Arial Nova"/>
          <w:color w:val="000000" w:themeColor="text1"/>
        </w:rPr>
        <w:t xml:space="preserve"> i felle</w:t>
      </w:r>
      <w:r w:rsidRPr="00165A8D" w:rsidR="00BF17E0">
        <w:rPr>
          <w:rFonts w:eastAsia="Arial Nova" w:cs="Arial Nova"/>
          <w:color w:val="000000" w:themeColor="text1"/>
        </w:rPr>
        <w:t>s</w:t>
      </w:r>
      <w:r w:rsidRPr="00165A8D" w:rsidR="21E95258">
        <w:rPr>
          <w:rFonts w:eastAsia="Arial Nova" w:cs="Arial Nova"/>
          <w:color w:val="000000" w:themeColor="text1"/>
        </w:rPr>
        <w:t xml:space="preserve">skap mellom beboere. </w:t>
      </w:r>
      <w:bookmarkEnd w:id="1"/>
      <w:r w:rsidRPr="00165A8D" w:rsidR="7E3B60D2">
        <w:rPr>
          <w:rFonts w:eastAsia="Arial Nova" w:cs="Arial Nova"/>
          <w:color w:val="000000" w:themeColor="text1"/>
        </w:rPr>
        <w:t>Prosjektet er et kunstverk</w:t>
      </w:r>
      <w:r w:rsidRPr="00165A8D" w:rsidR="000E7981">
        <w:rPr>
          <w:rFonts w:eastAsia="Arial Nova" w:cs="Arial Nova"/>
          <w:color w:val="000000" w:themeColor="text1"/>
        </w:rPr>
        <w:t xml:space="preserve"> av</w:t>
      </w:r>
      <w:r w:rsidRPr="00165A8D" w:rsidR="00473853">
        <w:rPr>
          <w:rFonts w:eastAsia="Arial Nova" w:cs="Arial Nova"/>
          <w:color w:val="000000" w:themeColor="text1"/>
        </w:rPr>
        <w:t xml:space="preserve"> kunstner</w:t>
      </w:r>
      <w:r w:rsidRPr="00165A8D" w:rsidR="000E7981">
        <w:rPr>
          <w:rFonts w:eastAsia="Arial Nova" w:cs="Arial Nova"/>
          <w:color w:val="000000" w:themeColor="text1"/>
        </w:rPr>
        <w:t xml:space="preserve"> </w:t>
      </w:r>
      <w:r w:rsidRPr="00165A8D" w:rsidR="00473853">
        <w:rPr>
          <w:rFonts w:eastAsia="Arial Nova" w:cs="Arial Nova"/>
          <w:color w:val="000000" w:themeColor="text1"/>
        </w:rPr>
        <w:t xml:space="preserve">Alexander Eriksson Furunes og arkitekt </w:t>
      </w:r>
      <w:proofErr w:type="spellStart"/>
      <w:r w:rsidRPr="00165A8D" w:rsidR="004601BC">
        <w:rPr>
          <w:rFonts w:eastAsia="Arial Nova" w:cs="Arial Nova"/>
          <w:color w:val="000000" w:themeColor="text1"/>
        </w:rPr>
        <w:t>Kozo</w:t>
      </w:r>
      <w:proofErr w:type="spellEnd"/>
      <w:r w:rsidRPr="00165A8D" w:rsidR="004601BC">
        <w:rPr>
          <w:rFonts w:eastAsia="Arial Nova" w:cs="Arial Nova"/>
          <w:color w:val="000000" w:themeColor="text1"/>
        </w:rPr>
        <w:t xml:space="preserve"> </w:t>
      </w:r>
      <w:proofErr w:type="spellStart"/>
      <w:r w:rsidRPr="00165A8D" w:rsidR="004601BC">
        <w:rPr>
          <w:rFonts w:eastAsia="Arial Nova" w:cs="Arial Nova"/>
          <w:color w:val="000000" w:themeColor="text1"/>
        </w:rPr>
        <w:t>Kadowaki</w:t>
      </w:r>
      <w:proofErr w:type="spellEnd"/>
      <w:r w:rsidRPr="00165A8D" w:rsidR="004601BC">
        <w:rPr>
          <w:rFonts w:eastAsia="Arial Nova" w:cs="Arial Nova"/>
          <w:color w:val="000000" w:themeColor="text1"/>
        </w:rPr>
        <w:t>.</w:t>
      </w:r>
    </w:p>
    <w:p w:rsidRPr="00165A8D" w:rsidR="00904CCB" w:rsidP="00904CCB" w:rsidRDefault="00904CCB" w14:paraId="668BFA95" w14:textId="77777777">
      <w:pPr>
        <w:rPr>
          <w:rFonts w:eastAsia="Oslo Sans Office" w:cs="Times New Roman"/>
          <w:color w:val="000000" w:themeColor="text1"/>
          <w:szCs w:val="20"/>
        </w:rPr>
      </w:pPr>
    </w:p>
    <w:p w:rsidRPr="00165A8D" w:rsidR="00904CCB" w:rsidP="68983771" w:rsidRDefault="00904CCB" w14:paraId="23191CD1" w14:textId="44E4E481">
      <w:pPr>
        <w:rPr>
          <w:rFonts w:eastAsia="Oslo Sans Office" w:cs="Times New Roman"/>
          <w:color w:val="000000" w:themeColor="text1"/>
        </w:rPr>
      </w:pPr>
      <w:bookmarkStart w:name="_Toc230856534" w:id="2"/>
      <w:r w:rsidRPr="00165A8D">
        <w:rPr>
          <w:rStyle w:val="Overskrift1Tegn"/>
          <w:rFonts w:asciiTheme="minorHAnsi" w:hAnsiTheme="minorHAnsi"/>
        </w:rPr>
        <w:t>2. Bakgrunn</w:t>
      </w:r>
      <w:bookmarkEnd w:id="2"/>
      <w:r w:rsidRPr="00165A8D">
        <w:br/>
      </w:r>
      <w:r w:rsidRPr="00165A8D">
        <w:rPr>
          <w:rFonts w:eastAsia="Oslo Sans Office" w:cs="Times New Roman"/>
          <w:color w:val="000000" w:themeColor="text1"/>
        </w:rPr>
        <w:t xml:space="preserve">Prosjektet er et lokalt kunst- og drivhusprosjekt som er støttet av KORO </w:t>
      </w:r>
      <w:r w:rsidRPr="00165A8D" w:rsidR="040FD6D7">
        <w:rPr>
          <w:rFonts w:eastAsia="Oslo Sans Office" w:cs="Times New Roman"/>
          <w:color w:val="000000" w:themeColor="text1"/>
        </w:rPr>
        <w:t xml:space="preserve">(Kunst i offentlig rom), </w:t>
      </w:r>
      <w:r w:rsidRPr="00165A8D">
        <w:rPr>
          <w:rFonts w:eastAsia="Oslo Sans Office" w:cs="Times New Roman"/>
          <w:color w:val="000000" w:themeColor="text1"/>
        </w:rPr>
        <w:t>Sparebankstiftelsen DnB</w:t>
      </w:r>
      <w:r w:rsidRPr="00165A8D" w:rsidR="5394AC28">
        <w:rPr>
          <w:rFonts w:eastAsia="Oslo Sans Office" w:cs="Times New Roman"/>
          <w:color w:val="000000" w:themeColor="text1"/>
        </w:rPr>
        <w:t xml:space="preserve">, </w:t>
      </w:r>
      <w:proofErr w:type="spellStart"/>
      <w:r w:rsidRPr="00165A8D" w:rsidR="5394AC28">
        <w:rPr>
          <w:rFonts w:eastAsia="Oslo Sans Office" w:cs="Times New Roman"/>
          <w:color w:val="000000" w:themeColor="text1"/>
        </w:rPr>
        <w:t>Enova</w:t>
      </w:r>
      <w:proofErr w:type="spellEnd"/>
      <w:r w:rsidRPr="00165A8D" w:rsidR="5394AC28">
        <w:rPr>
          <w:rFonts w:eastAsia="Oslo Sans Office" w:cs="Times New Roman"/>
          <w:color w:val="000000" w:themeColor="text1"/>
        </w:rPr>
        <w:t xml:space="preserve"> og Groruddalsat</w:t>
      </w:r>
      <w:r w:rsidRPr="00165A8D" w:rsidR="002440BC">
        <w:rPr>
          <w:rFonts w:eastAsia="Oslo Sans Office" w:cs="Times New Roman"/>
          <w:color w:val="000000" w:themeColor="text1"/>
        </w:rPr>
        <w:t>s</w:t>
      </w:r>
      <w:r w:rsidRPr="00165A8D" w:rsidR="5394AC28">
        <w:rPr>
          <w:rFonts w:eastAsia="Oslo Sans Office" w:cs="Times New Roman"/>
          <w:color w:val="000000" w:themeColor="text1"/>
        </w:rPr>
        <w:t>ningen</w:t>
      </w:r>
      <w:r w:rsidRPr="00165A8D">
        <w:rPr>
          <w:rFonts w:eastAsia="Oslo Sans Office" w:cs="Times New Roman"/>
          <w:color w:val="000000" w:themeColor="text1"/>
        </w:rPr>
        <w:t>. Det inngår i Nærmiljøprogrammet, som er et av tre program i Områdesatsningene i Oslo. Japanhuset er et hus fra Tokyo i J</w:t>
      </w:r>
      <w:r w:rsidRPr="00165A8D" w:rsidR="19B111BE">
        <w:rPr>
          <w:rFonts w:eastAsia="Oslo Sans Office" w:cs="Times New Roman"/>
          <w:color w:val="000000" w:themeColor="text1"/>
        </w:rPr>
        <w:t xml:space="preserve">apan, der det ble </w:t>
      </w:r>
      <w:r w:rsidRPr="00165A8D">
        <w:rPr>
          <w:rFonts w:eastAsia="Oslo Sans Office" w:cs="Times New Roman"/>
          <w:color w:val="000000" w:themeColor="text1"/>
        </w:rPr>
        <w:t>demontert og stilt ut på Veneziabiennalen. Etter utstillingen ble det fraktet til Oslo og Sletteløkka. Prosjektet har internasjonal interesse, særlig i Japan. Alle materialene er registrert med strekkoder og i xl</w:t>
      </w:r>
      <w:r w:rsidRPr="00165A8D" w:rsidR="13624440">
        <w:rPr>
          <w:rFonts w:eastAsia="Oslo Sans Office" w:cs="Times New Roman"/>
          <w:color w:val="000000" w:themeColor="text1"/>
        </w:rPr>
        <w:t>-ark</w:t>
      </w:r>
      <w:r w:rsidRPr="00165A8D">
        <w:rPr>
          <w:rFonts w:eastAsia="Oslo Sans Office" w:cs="Times New Roman"/>
          <w:color w:val="000000" w:themeColor="text1"/>
        </w:rPr>
        <w:t xml:space="preserve">. Disse er nå lagret hos Ombygg på Økern. </w:t>
      </w:r>
      <w:hyperlink r:id="rId12">
        <w:r w:rsidRPr="00165A8D" w:rsidR="00EF23A2">
          <w:rPr>
            <w:color w:val="0000FF"/>
            <w:u w:val="single"/>
          </w:rPr>
          <w:t xml:space="preserve">Se filmen Japansk hus </w:t>
        </w:r>
      </w:hyperlink>
    </w:p>
    <w:p w:rsidRPr="00165A8D" w:rsidR="00904CCB" w:rsidP="68983771" w:rsidRDefault="00904CCB" w14:paraId="035CDE80" w14:textId="005C339C">
      <w:pPr>
        <w:rPr>
          <w:rFonts w:eastAsia="Oslo Sans Office" w:cs="Times New Roman"/>
          <w:color w:val="000000" w:themeColor="text1"/>
        </w:rPr>
      </w:pPr>
      <w:r w:rsidRPr="00165A8D">
        <w:rPr>
          <w:rFonts w:eastAsia="Oslo Sans Office" w:cs="Times New Roman"/>
          <w:color w:val="000000" w:themeColor="text1"/>
        </w:rPr>
        <w:t xml:space="preserve">Tilbygget skal bestå av </w:t>
      </w:r>
      <w:r w:rsidRPr="00165A8D" w:rsidR="2AD3BBB4">
        <w:rPr>
          <w:rFonts w:eastAsia="Oslo Sans Office" w:cs="Times New Roman"/>
          <w:color w:val="000000" w:themeColor="text1"/>
        </w:rPr>
        <w:t>de</w:t>
      </w:r>
      <w:r w:rsidRPr="00165A8D" w:rsidR="287953D2">
        <w:rPr>
          <w:rFonts w:eastAsia="Oslo Sans Office" w:cs="Times New Roman"/>
          <w:color w:val="000000" w:themeColor="text1"/>
        </w:rPr>
        <w:t xml:space="preserve">t </w:t>
      </w:r>
      <w:r w:rsidRPr="00165A8D">
        <w:rPr>
          <w:rFonts w:eastAsia="Oslo Sans Office" w:cs="Times New Roman"/>
          <w:color w:val="000000" w:themeColor="text1"/>
        </w:rPr>
        <w:t>demontert</w:t>
      </w:r>
      <w:r w:rsidRPr="00165A8D" w:rsidR="04572485">
        <w:rPr>
          <w:rFonts w:eastAsia="Oslo Sans Office" w:cs="Times New Roman"/>
          <w:color w:val="000000" w:themeColor="text1"/>
        </w:rPr>
        <w:t>e</w:t>
      </w:r>
      <w:r w:rsidRPr="00165A8D">
        <w:rPr>
          <w:rFonts w:eastAsia="Oslo Sans Office" w:cs="Times New Roman"/>
          <w:color w:val="000000" w:themeColor="text1"/>
        </w:rPr>
        <w:t xml:space="preserve"> hus</w:t>
      </w:r>
      <w:r w:rsidRPr="00165A8D" w:rsidR="242AF632">
        <w:rPr>
          <w:rFonts w:eastAsia="Oslo Sans Office" w:cs="Times New Roman"/>
          <w:color w:val="000000" w:themeColor="text1"/>
        </w:rPr>
        <w:t>et</w:t>
      </w:r>
      <w:r w:rsidRPr="00165A8D">
        <w:rPr>
          <w:rFonts w:eastAsia="Oslo Sans Office" w:cs="Times New Roman"/>
          <w:color w:val="000000" w:themeColor="text1"/>
        </w:rPr>
        <w:t xml:space="preserve">. Det skal kombineres med </w:t>
      </w:r>
      <w:r w:rsidRPr="00165A8D" w:rsidR="1C6B45FD">
        <w:rPr>
          <w:rFonts w:eastAsia="Oslo Sans Office" w:cs="Times New Roman"/>
          <w:color w:val="000000" w:themeColor="text1"/>
        </w:rPr>
        <w:t>ombruksmaterialer</w:t>
      </w:r>
      <w:r w:rsidRPr="00165A8D">
        <w:rPr>
          <w:rFonts w:eastAsia="Oslo Sans Office" w:cs="Times New Roman"/>
          <w:color w:val="000000" w:themeColor="text1"/>
        </w:rPr>
        <w:t>, som er godkjent etter norske standarder.</w:t>
      </w:r>
      <w:r w:rsidRPr="00165A8D" w:rsidR="0F4F849B">
        <w:rPr>
          <w:rFonts w:eastAsia="Oslo Sans Office" w:cs="Times New Roman"/>
          <w:color w:val="000000" w:themeColor="text1"/>
        </w:rPr>
        <w:t xml:space="preserve"> </w:t>
      </w:r>
      <w:proofErr w:type="spellStart"/>
      <w:r w:rsidRPr="00165A8D" w:rsidR="0F4F849B">
        <w:rPr>
          <w:rFonts w:eastAsia="Oslo Sans Office" w:cs="Times New Roman"/>
          <w:color w:val="000000" w:themeColor="text1"/>
        </w:rPr>
        <w:t>Hovedkonstruksjonen</w:t>
      </w:r>
      <w:proofErr w:type="spellEnd"/>
      <w:r w:rsidRPr="00165A8D" w:rsidR="0F4F849B">
        <w:rPr>
          <w:rFonts w:eastAsia="Oslo Sans Office" w:cs="Times New Roman"/>
          <w:color w:val="000000" w:themeColor="text1"/>
        </w:rPr>
        <w:t xml:space="preserve"> skal bygges av de fremskaffede ombruksmaterialene, da det ikke er mulig å sertifisere materialene fra </w:t>
      </w:r>
      <w:proofErr w:type="spellStart"/>
      <w:r w:rsidRPr="00165A8D" w:rsidR="0F4F849B">
        <w:rPr>
          <w:rFonts w:eastAsia="Oslo Sans Office" w:cs="Times New Roman"/>
          <w:color w:val="000000" w:themeColor="text1"/>
        </w:rPr>
        <w:t>JapanHuset</w:t>
      </w:r>
      <w:proofErr w:type="spellEnd"/>
      <w:r w:rsidRPr="00165A8D" w:rsidR="0F4F849B">
        <w:rPr>
          <w:rFonts w:eastAsia="Oslo Sans Office" w:cs="Times New Roman"/>
          <w:color w:val="000000" w:themeColor="text1"/>
        </w:rPr>
        <w:t xml:space="preserve"> til norsk standard</w:t>
      </w:r>
      <w:r w:rsidRPr="00165A8D" w:rsidR="00525F57">
        <w:rPr>
          <w:rFonts w:eastAsia="Oslo Sans Office" w:cs="Times New Roman"/>
          <w:color w:val="000000" w:themeColor="text1"/>
        </w:rPr>
        <w:t xml:space="preserve">. </w:t>
      </w:r>
      <w:r w:rsidRPr="00165A8D" w:rsidR="744E9D0D">
        <w:rPr>
          <w:rFonts w:eastAsia="Oslo Sans Office" w:cs="Times New Roman"/>
          <w:color w:val="000000" w:themeColor="text1"/>
        </w:rPr>
        <w:t xml:space="preserve">Oppdragsgiver foretar selv anskaffelse av dette materialet. </w:t>
      </w:r>
      <w:proofErr w:type="spellStart"/>
      <w:r w:rsidRPr="00165A8D">
        <w:rPr>
          <w:rFonts w:eastAsia="Oslo Sans Office" w:cs="Times New Roman"/>
          <w:color w:val="000000" w:themeColor="text1"/>
        </w:rPr>
        <w:t>Resirqel</w:t>
      </w:r>
      <w:proofErr w:type="spellEnd"/>
      <w:r w:rsidRPr="00165A8D" w:rsidR="21ACC504">
        <w:rPr>
          <w:rFonts w:eastAsia="Oslo Sans Office" w:cs="Times New Roman"/>
          <w:color w:val="000000" w:themeColor="text1"/>
        </w:rPr>
        <w:t>/Ombygg</w:t>
      </w:r>
      <w:r w:rsidRPr="00165A8D">
        <w:rPr>
          <w:rFonts w:eastAsia="Oslo Sans Office" w:cs="Times New Roman"/>
          <w:color w:val="000000" w:themeColor="text1"/>
        </w:rPr>
        <w:t xml:space="preserve"> er engasjert </w:t>
      </w:r>
      <w:r w:rsidRPr="00165A8D" w:rsidR="6FF7A783">
        <w:rPr>
          <w:rFonts w:eastAsia="Oslo Sans Office" w:cs="Times New Roman"/>
          <w:color w:val="000000" w:themeColor="text1"/>
        </w:rPr>
        <w:t>til å fremskaffe og</w:t>
      </w:r>
      <w:r w:rsidRPr="00165A8D">
        <w:rPr>
          <w:rFonts w:eastAsia="Oslo Sans Office" w:cs="Times New Roman"/>
          <w:color w:val="000000" w:themeColor="text1"/>
        </w:rPr>
        <w:t xml:space="preserve"> klassifisere ombruksmaterialer</w:t>
      </w:r>
      <w:r w:rsidRPr="00165A8D" w:rsidR="2282F578">
        <w:rPr>
          <w:rFonts w:eastAsia="Oslo Sans Office" w:cs="Times New Roman"/>
          <w:color w:val="000000" w:themeColor="text1"/>
        </w:rPr>
        <w:t xml:space="preserve">. Det er krav om at dette kan </w:t>
      </w:r>
      <w:r w:rsidRPr="00165A8D" w:rsidR="441D4FEC">
        <w:rPr>
          <w:rFonts w:eastAsia="Oslo Sans Office" w:cs="Times New Roman"/>
          <w:color w:val="000000" w:themeColor="text1"/>
        </w:rPr>
        <w:t xml:space="preserve">brukes som nytt virke. </w:t>
      </w:r>
      <w:r w:rsidRPr="00165A8D">
        <w:rPr>
          <w:rFonts w:eastAsia="Oslo Sans Office" w:cs="Times New Roman"/>
          <w:color w:val="000000" w:themeColor="text1"/>
        </w:rPr>
        <w:t xml:space="preserve">Om det ikke er mulig å fremskaffe ombruksmaterialer, vil det anskaffes nytt materiale. Oppdragsgiver vil også sortere ut og merke det materiale som skal brukes fra det gamle Japanhuset. </w:t>
      </w:r>
      <w:r w:rsidRPr="00165A8D" w:rsidR="00516370">
        <w:rPr>
          <w:rFonts w:eastAsia="Oslo Sans Office" w:cs="Times New Roman"/>
          <w:color w:val="000000" w:themeColor="text1"/>
        </w:rPr>
        <w:t xml:space="preserve">Unntaket er </w:t>
      </w:r>
      <w:r w:rsidRPr="00165A8D" w:rsidR="000B549F">
        <w:rPr>
          <w:rFonts w:eastAsia="Oslo Sans Office" w:cs="Times New Roman"/>
          <w:color w:val="000000" w:themeColor="text1"/>
        </w:rPr>
        <w:t xml:space="preserve">fundamentering. Her skal leverandør </w:t>
      </w:r>
      <w:r w:rsidRPr="00165A8D" w:rsidR="005A4120">
        <w:rPr>
          <w:rFonts w:eastAsia="Oslo Sans Office" w:cs="Times New Roman"/>
          <w:color w:val="000000" w:themeColor="text1"/>
        </w:rPr>
        <w:t xml:space="preserve">fremskaffe </w:t>
      </w:r>
      <w:r w:rsidRPr="00165A8D" w:rsidR="00F10CCB">
        <w:rPr>
          <w:rFonts w:eastAsia="Oslo Sans Office" w:cs="Times New Roman"/>
          <w:color w:val="000000" w:themeColor="text1"/>
        </w:rPr>
        <w:t xml:space="preserve">materialer som skal brukes. </w:t>
      </w:r>
    </w:p>
    <w:p w:rsidRPr="00165A8D" w:rsidR="00904CCB" w:rsidP="00904CCB" w:rsidRDefault="00904CCB" w14:paraId="42C91EDC" w14:textId="24CE2343">
      <w:r w:rsidRPr="00165A8D">
        <w:rPr>
          <w:rFonts w:eastAsia="Oslo Sans Office" w:cs="Times New Roman"/>
          <w:color w:val="000000" w:themeColor="text1"/>
        </w:rPr>
        <w:t>Bygningskonstruksjonen er godkjent av Plan- og bygningsetaten som vinterhage jf. TE</w:t>
      </w:r>
      <w:r w:rsidRPr="00165A8D" w:rsidR="7F899F75">
        <w:rPr>
          <w:rFonts w:eastAsia="Oslo Sans Office" w:cs="Times New Roman"/>
          <w:color w:val="000000" w:themeColor="text1"/>
        </w:rPr>
        <w:t>K 17</w:t>
      </w:r>
      <w:r w:rsidR="006A47BB">
        <w:rPr>
          <w:rFonts w:eastAsia="Oslo Sans Office" w:cs="Times New Roman"/>
          <w:color w:val="000000" w:themeColor="text1"/>
        </w:rPr>
        <w:t>.</w:t>
      </w:r>
    </w:p>
    <w:p w:rsidRPr="00165A8D" w:rsidR="00904CCB" w:rsidP="68983771" w:rsidRDefault="7F899F75" w14:paraId="099DF53C" w14:textId="340464DB">
      <w:pPr>
        <w:rPr>
          <w:rFonts w:eastAsia="Oslo Sans Office" w:cs="Oslo Sans Office"/>
          <w:szCs w:val="20"/>
        </w:rPr>
      </w:pPr>
      <w:r w:rsidRPr="00165A8D">
        <w:rPr>
          <w:rFonts w:eastAsia="Oslo Sans Office" w:cs="Times New Roman"/>
          <w:color w:val="000000" w:themeColor="text1"/>
        </w:rPr>
        <w:t xml:space="preserve"> </w:t>
      </w:r>
      <w:hyperlink r:id="rId13">
        <w:r w:rsidRPr="00165A8D">
          <w:rPr>
            <w:rStyle w:val="Hyperkobling"/>
            <w:color w:val="1FC025" w:themeColor="accent3" w:themeShade="80"/>
          </w:rPr>
          <w:t>Saksinnsyn - Plan- og Bygningsetaten, Oslo kommune</w:t>
        </w:r>
      </w:hyperlink>
    </w:p>
    <w:p w:rsidRPr="00165A8D" w:rsidR="00904CCB" w:rsidP="00904CCB" w:rsidRDefault="00904CCB" w14:paraId="0BD5AC95" w14:textId="77777777">
      <w:pPr>
        <w:rPr>
          <w:rFonts w:eastAsia="Oslo Sans Office" w:cs="Times New Roman"/>
          <w:color w:val="000000" w:themeColor="text1"/>
          <w:szCs w:val="20"/>
        </w:rPr>
      </w:pPr>
      <w:r w:rsidRPr="00165A8D">
        <w:rPr>
          <w:rFonts w:eastAsia="Oslo Sans Office" w:cs="Times New Roman"/>
          <w:color w:val="000000" w:themeColor="text1"/>
          <w:szCs w:val="20"/>
        </w:rPr>
        <w:t xml:space="preserve">Oppdragsgiver omtales heretter som Byggherre (BH) i dokumentet. </w:t>
      </w:r>
    </w:p>
    <w:p w:rsidRPr="00165A8D" w:rsidR="00904CCB" w:rsidP="00904CCB" w:rsidRDefault="00904CCB" w14:paraId="1F4A82EF" w14:textId="77777777">
      <w:pPr>
        <w:rPr>
          <w:rFonts w:eastAsia="Oslo Sans Office" w:cs="Times New Roman"/>
          <w:color w:val="000000" w:themeColor="text1"/>
          <w:szCs w:val="20"/>
        </w:rPr>
      </w:pPr>
    </w:p>
    <w:p w:rsidRPr="00165A8D" w:rsidR="00904CCB" w:rsidP="00904CCB" w:rsidRDefault="00904CCB" w14:paraId="088DC426" w14:textId="77777777">
      <w:pPr>
        <w:pStyle w:val="Overskrift1"/>
        <w:rPr>
          <w:rFonts w:asciiTheme="minorHAnsi" w:hAnsiTheme="minorHAnsi"/>
        </w:rPr>
      </w:pPr>
      <w:bookmarkStart w:name="_Toc230856535" w:id="3"/>
      <w:r w:rsidRPr="00165A8D">
        <w:rPr>
          <w:rFonts w:asciiTheme="minorHAnsi" w:hAnsiTheme="minorHAnsi"/>
        </w:rPr>
        <w:t>3. Generelle Krav</w:t>
      </w:r>
      <w:bookmarkEnd w:id="3"/>
    </w:p>
    <w:p w:rsidRPr="00165A8D" w:rsidR="00904CCB" w:rsidP="00904CCB" w:rsidRDefault="00904CCB" w14:paraId="41AA978F" w14:textId="64640CB2">
      <w:pPr>
        <w:pStyle w:val="Overskrift3"/>
        <w:numPr>
          <w:ilvl w:val="1"/>
          <w:numId w:val="26"/>
        </w:numPr>
        <w:rPr>
          <w:rFonts w:asciiTheme="minorHAnsi" w:hAnsiTheme="minorHAnsi"/>
          <w:lang w:eastAsia="nb-NO"/>
        </w:rPr>
      </w:pPr>
      <w:bookmarkStart w:name="_Toc230856536" w:id="4"/>
      <w:r w:rsidRPr="00165A8D">
        <w:rPr>
          <w:rFonts w:asciiTheme="minorHAnsi" w:hAnsiTheme="minorHAnsi"/>
          <w:lang w:eastAsia="nb-NO"/>
        </w:rPr>
        <w:t>Byggherre-leveranser</w:t>
      </w:r>
      <w:bookmarkEnd w:id="4"/>
      <w:r w:rsidRPr="00165A8D" w:rsidR="00525ECD">
        <w:rPr>
          <w:rFonts w:asciiTheme="minorHAnsi" w:hAnsiTheme="minorHAnsi"/>
          <w:lang w:eastAsia="nb-NO"/>
        </w:rPr>
        <w:t xml:space="preserve"> - ombruksvarer</w:t>
      </w:r>
    </w:p>
    <w:p w:rsidRPr="00165A8D" w:rsidR="00525ECD" w:rsidP="00525ECD" w:rsidRDefault="00525ECD" w14:paraId="3EFA5176" w14:textId="77777777">
      <w:pPr>
        <w:spacing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Times New Roman" w:cs="Segoe UI"/>
          <w:szCs w:val="20"/>
          <w:lang w:eastAsia="nb-NO"/>
        </w:rPr>
        <w:t xml:space="preserve">Konstruksjonen består av en kombinasjon av klassifiserte ombruksmaterialer og </w:t>
      </w:r>
      <w:proofErr w:type="spellStart"/>
      <w:r w:rsidRPr="00165A8D">
        <w:rPr>
          <w:rFonts w:eastAsia="Times New Roman" w:cs="Segoe UI"/>
          <w:szCs w:val="20"/>
          <w:lang w:eastAsia="nb-NO"/>
        </w:rPr>
        <w:t>ombrukte</w:t>
      </w:r>
      <w:proofErr w:type="spellEnd"/>
      <w:r w:rsidRPr="00165A8D">
        <w:rPr>
          <w:rFonts w:eastAsia="Times New Roman" w:cs="Segoe UI"/>
          <w:szCs w:val="20"/>
          <w:lang w:eastAsia="nb-NO"/>
        </w:rPr>
        <w:t xml:space="preserve"> </w:t>
      </w:r>
      <w:proofErr w:type="spellStart"/>
      <w:r w:rsidRPr="00165A8D">
        <w:rPr>
          <w:rFonts w:eastAsia="Times New Roman" w:cs="Segoe UI"/>
          <w:szCs w:val="20"/>
          <w:lang w:eastAsia="nb-NO"/>
        </w:rPr>
        <w:t>treelementer</w:t>
      </w:r>
      <w:proofErr w:type="spellEnd"/>
      <w:r w:rsidRPr="00165A8D">
        <w:rPr>
          <w:rFonts w:eastAsia="Times New Roman" w:cs="Segoe UI"/>
          <w:szCs w:val="20"/>
          <w:lang w:eastAsia="nb-NO"/>
        </w:rPr>
        <w:t xml:space="preserve"> fra Japanhuset.</w:t>
      </w:r>
    </w:p>
    <w:p w:rsidRPr="00165A8D" w:rsidR="00904CCB" w:rsidP="00904CCB" w:rsidRDefault="00904CCB" w14:paraId="488513CD" w14:textId="5E6D5510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Ombruksmaterialer</w:t>
      </w:r>
      <w:r w:rsidRPr="00165A8D" w:rsidR="004C792A">
        <w:rPr>
          <w:rFonts w:eastAsia="Oslo Sans Office" w:cs="Oslo Sans Office"/>
          <w:szCs w:val="20"/>
          <w:lang w:eastAsia="nb-NO"/>
        </w:rPr>
        <w:t>/bygge</w:t>
      </w:r>
      <w:r w:rsidRPr="00165A8D" w:rsidR="00E91CCE">
        <w:rPr>
          <w:rFonts w:eastAsia="Oslo Sans Office" w:cs="Oslo Sans Office"/>
          <w:szCs w:val="20"/>
          <w:lang w:eastAsia="nb-NO"/>
        </w:rPr>
        <w:t>materialer</w:t>
      </w:r>
      <w:r w:rsidRPr="00165A8D">
        <w:rPr>
          <w:rFonts w:eastAsia="Oslo Sans Office" w:cs="Oslo Sans Office"/>
          <w:szCs w:val="20"/>
          <w:lang w:eastAsia="nb-NO"/>
        </w:rPr>
        <w:t xml:space="preserve"> som Byggherre anskaffer regnes som BH-leveranser. </w:t>
      </w:r>
      <w:r w:rsidRPr="00165A8D" w:rsidR="004C792A">
        <w:rPr>
          <w:rFonts w:eastAsia="Oslo Sans Office" w:cs="Oslo Sans Office"/>
          <w:szCs w:val="20"/>
          <w:lang w:eastAsia="nb-NO"/>
        </w:rPr>
        <w:t>Det er B</w:t>
      </w:r>
      <w:r w:rsidRPr="00165A8D" w:rsidR="008A596D">
        <w:rPr>
          <w:rFonts w:eastAsia="Oslo Sans Office" w:cs="Oslo Sans Office"/>
          <w:szCs w:val="20"/>
          <w:lang w:eastAsia="nb-NO"/>
        </w:rPr>
        <w:t xml:space="preserve">yggherre som skal ta ansvar for koordinering </w:t>
      </w:r>
      <w:r w:rsidRPr="00165A8D" w:rsidR="00D26606">
        <w:rPr>
          <w:rFonts w:eastAsia="Oslo Sans Office" w:cs="Oslo Sans Office"/>
          <w:szCs w:val="20"/>
          <w:lang w:eastAsia="nb-NO"/>
        </w:rPr>
        <w:t xml:space="preserve">med Leverandør </w:t>
      </w:r>
      <w:r w:rsidRPr="00165A8D" w:rsidR="008A596D">
        <w:rPr>
          <w:rFonts w:eastAsia="Oslo Sans Office" w:cs="Oslo Sans Office"/>
          <w:szCs w:val="20"/>
          <w:lang w:eastAsia="nb-NO"/>
        </w:rPr>
        <w:t>mht</w:t>
      </w:r>
      <w:r w:rsidRPr="00165A8D" w:rsidR="00D26606">
        <w:rPr>
          <w:rFonts w:eastAsia="Oslo Sans Office" w:cs="Oslo Sans Office"/>
          <w:szCs w:val="20"/>
          <w:lang w:eastAsia="nb-NO"/>
        </w:rPr>
        <w:t>. leveranser av materialer.</w:t>
      </w:r>
    </w:p>
    <w:p w:rsidRPr="00165A8D" w:rsidR="00904CCB" w:rsidP="00904CCB" w:rsidRDefault="00904CCB" w14:paraId="34558AEC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color w:val="FF0000"/>
          <w:szCs w:val="20"/>
          <w:lang w:eastAsia="nb-NO"/>
        </w:rPr>
      </w:pPr>
    </w:p>
    <w:p w:rsidRPr="00165A8D" w:rsidR="00B659E5" w:rsidP="00904CCB" w:rsidRDefault="00904CCB" w14:paraId="11403B9A" w14:textId="66573AE3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Byggherre bærer ansvar for kvalitet/egnethet/FDV for BH-leverte materialer. Leverandør bærer ansvar for montasje/funksjon.</w:t>
      </w:r>
    </w:p>
    <w:p w:rsidRPr="00165A8D" w:rsidR="00904CCB" w:rsidP="00904CCB" w:rsidRDefault="00904CCB" w14:paraId="64C68DE5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A04BD5" w:rsidRDefault="00904CCB" w14:paraId="303E824E" w14:textId="7CF89F5E">
      <w:pPr>
        <w:pStyle w:val="Overskrift3"/>
        <w:numPr>
          <w:ilvl w:val="1"/>
          <w:numId w:val="36"/>
        </w:numPr>
        <w:rPr>
          <w:rFonts w:asciiTheme="minorHAnsi" w:hAnsiTheme="minorHAnsi"/>
          <w:lang w:eastAsia="nb-NO"/>
        </w:rPr>
      </w:pPr>
      <w:bookmarkStart w:name="_Toc230856538" w:id="5"/>
      <w:r w:rsidRPr="00165A8D">
        <w:rPr>
          <w:rFonts w:asciiTheme="minorHAnsi" w:hAnsiTheme="minorHAnsi"/>
          <w:lang w:eastAsia="nb-NO"/>
        </w:rPr>
        <w:t>Tilbudt personell</w:t>
      </w:r>
      <w:bookmarkEnd w:id="5"/>
      <w:r w:rsidRPr="00165A8D">
        <w:rPr>
          <w:rFonts w:asciiTheme="minorHAnsi" w:hAnsiTheme="minorHAnsi"/>
          <w:lang w:eastAsia="nb-NO"/>
        </w:rPr>
        <w:t xml:space="preserve"> </w:t>
      </w:r>
    </w:p>
    <w:p w:rsidRPr="00165A8D" w:rsidR="00904CCB" w:rsidP="00904CCB" w:rsidRDefault="00904CCB" w14:paraId="6919A454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Leverandøren skal ha tilstrekkelig personell også ved uforutsette hendelser, sykdom, ferie etc. Leverandør skal tilby personell innen følgende kategorier:</w:t>
      </w:r>
    </w:p>
    <w:p w:rsidRPr="00165A8D" w:rsidR="00904CCB" w:rsidP="00904CCB" w:rsidRDefault="00904CCB" w14:paraId="17C21AFC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 </w:t>
      </w:r>
    </w:p>
    <w:p w:rsidRPr="00165A8D" w:rsidR="00904CCB" w:rsidP="00904CCB" w:rsidRDefault="003B0BA4" w14:paraId="0C9201AD" w14:textId="2DBA65BA">
      <w:pPr>
        <w:pStyle w:val="Overskrift4"/>
        <w:numPr>
          <w:ilvl w:val="0"/>
          <w:numId w:val="0"/>
        </w:numPr>
        <w:ind w:left="720" w:hanging="720"/>
        <w:rPr>
          <w:rFonts w:asciiTheme="minorHAnsi" w:hAnsiTheme="minorHAnsi"/>
          <w:lang w:eastAsia="nb-NO"/>
        </w:rPr>
      </w:pPr>
      <w:r w:rsidRPr="00165A8D">
        <w:rPr>
          <w:rFonts w:asciiTheme="minorHAnsi" w:hAnsiTheme="minorHAnsi"/>
          <w:lang w:eastAsia="nb-NO"/>
        </w:rPr>
        <w:t>3.2.1</w:t>
      </w:r>
      <w:r w:rsidRPr="00165A8D" w:rsidR="003E460A">
        <w:rPr>
          <w:rFonts w:asciiTheme="minorHAnsi" w:hAnsiTheme="minorHAnsi"/>
          <w:lang w:eastAsia="nb-NO"/>
        </w:rPr>
        <w:t xml:space="preserve"> </w:t>
      </w:r>
      <w:r w:rsidRPr="00165A8D" w:rsidR="00904CCB">
        <w:rPr>
          <w:rFonts w:asciiTheme="minorHAnsi" w:hAnsiTheme="minorHAnsi"/>
          <w:lang w:eastAsia="nb-NO"/>
        </w:rPr>
        <w:t>Nøkkelpersoner</w:t>
      </w:r>
    </w:p>
    <w:p w:rsidRPr="00165A8D" w:rsidR="00904CCB" w:rsidP="00904CCB" w:rsidRDefault="00904CCB" w14:paraId="5857124D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Nøkkelpersoner for denne kontrakten skal minimum bestå av prosjektleder og arbeidsledere og fagansvarlige.  </w:t>
      </w:r>
    </w:p>
    <w:p w:rsidRPr="00165A8D" w:rsidR="00904CCB" w:rsidP="00904CCB" w:rsidRDefault="00904CCB" w14:paraId="1F66069E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28188B6E" w14:textId="1608C8F2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Alle nøkkelpersoner må beherske norsk godt, både muntlig og skriftlig. Nøkkelpersoner må ha tilstrekkelig kompetanse i norsk, både muntlig og skriftlig, for å kunne delta i faglige drøftinger innenfor sitt fagområde. Dette er nødvendig for å sikre effektiv kommunikasjon og forståelse av kontraktsvilkår og oppgaver. Språknivået skal tilsvare nivå B2 eller høyere.</w:t>
      </w:r>
    </w:p>
    <w:p w:rsidRPr="00165A8D" w:rsidR="00904CCB" w:rsidP="00904CCB" w:rsidRDefault="00904CCB" w14:paraId="50A9BEFF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1B1113C8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Oppdragsgiver skal godkjenne eventuelt bytte av nøkkelpersoner etter kontraktinngåelse. Nytt personell må oppfylle minimumskravene. </w:t>
      </w:r>
    </w:p>
    <w:p w:rsidRPr="00165A8D" w:rsidR="00904CCB" w:rsidP="00904CCB" w:rsidRDefault="00904CCB" w14:paraId="79309CA5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 </w:t>
      </w:r>
    </w:p>
    <w:p w:rsidRPr="00165A8D" w:rsidR="00904CCB" w:rsidP="00904CCB" w:rsidRDefault="003E460A" w14:paraId="58F66099" w14:textId="6CEEFDEA">
      <w:pPr>
        <w:pStyle w:val="Overskrift4"/>
        <w:numPr>
          <w:ilvl w:val="0"/>
          <w:numId w:val="0"/>
        </w:numPr>
        <w:ind w:left="720" w:hanging="720"/>
        <w:rPr>
          <w:rFonts w:asciiTheme="minorHAnsi" w:hAnsiTheme="minorHAnsi"/>
          <w:lang w:eastAsia="nb-NO"/>
        </w:rPr>
      </w:pPr>
      <w:r w:rsidRPr="00165A8D">
        <w:rPr>
          <w:rFonts w:asciiTheme="minorHAnsi" w:hAnsiTheme="minorHAnsi"/>
          <w:lang w:eastAsia="nb-NO"/>
        </w:rPr>
        <w:t xml:space="preserve">3.2.2 </w:t>
      </w:r>
      <w:r w:rsidRPr="00165A8D" w:rsidR="00904CCB">
        <w:rPr>
          <w:rFonts w:asciiTheme="minorHAnsi" w:hAnsiTheme="minorHAnsi"/>
          <w:lang w:eastAsia="nb-NO"/>
        </w:rPr>
        <w:t>Prosjektleder</w:t>
      </w:r>
    </w:p>
    <w:p w:rsidRPr="00165A8D" w:rsidR="00904CCB" w:rsidP="00904CCB" w:rsidRDefault="00904CCB" w14:paraId="7EE4B4C1" w14:textId="4489498E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Prosjektleder skal være oppdragsgivers kontaktpunkt. Det er denne personen som skal stille på driftsmøter</w:t>
      </w:r>
      <w:r w:rsidRPr="00165A8D" w:rsidR="009E4DC0">
        <w:rPr>
          <w:rFonts w:eastAsia="Oslo Sans Office" w:cs="Oslo Sans Office"/>
          <w:szCs w:val="20"/>
          <w:lang w:eastAsia="nb-NO"/>
        </w:rPr>
        <w:t>/</w:t>
      </w:r>
      <w:proofErr w:type="spellStart"/>
      <w:r w:rsidRPr="00165A8D" w:rsidR="009E4DC0">
        <w:rPr>
          <w:rFonts w:eastAsia="Oslo Sans Office" w:cs="Oslo Sans Office"/>
          <w:szCs w:val="20"/>
          <w:lang w:eastAsia="nb-NO"/>
        </w:rPr>
        <w:t>bygg</w:t>
      </w:r>
      <w:r w:rsidRPr="00165A8D" w:rsidR="00C24E04">
        <w:rPr>
          <w:rFonts w:eastAsia="Oslo Sans Office" w:cs="Oslo Sans Office"/>
          <w:szCs w:val="20"/>
          <w:lang w:eastAsia="nb-NO"/>
        </w:rPr>
        <w:t>e</w:t>
      </w:r>
      <w:r w:rsidRPr="00165A8D" w:rsidR="009E4DC0">
        <w:rPr>
          <w:rFonts w:eastAsia="Oslo Sans Office" w:cs="Oslo Sans Office"/>
          <w:szCs w:val="20"/>
          <w:lang w:eastAsia="nb-NO"/>
        </w:rPr>
        <w:t>møter</w:t>
      </w:r>
      <w:proofErr w:type="spellEnd"/>
      <w:r w:rsidRPr="00165A8D">
        <w:rPr>
          <w:rFonts w:eastAsia="Oslo Sans Office" w:cs="Oslo Sans Office"/>
          <w:szCs w:val="20"/>
          <w:lang w:eastAsia="nb-NO"/>
        </w:rPr>
        <w:t xml:space="preserve">, befaringer og har hovedtyngden av all kommunikasjon med oppdragsgiver. Personen skal være oppdatert på alle arbeider som foregår på kontrakten og skal i normal arbeidstid kunne svare oppdragsgiver på alle spørsmål rundt drift i løpet av kort tid. </w:t>
      </w:r>
    </w:p>
    <w:p w:rsidRPr="00165A8D" w:rsidR="00904CCB" w:rsidP="00904CCB" w:rsidRDefault="00904CCB" w14:paraId="26F754E3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F011EB" w:rsidP="00F011EB" w:rsidRDefault="00F011EB" w14:paraId="01598B2E" w14:textId="77777777">
      <w:pPr>
        <w:spacing w:after="0"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Times New Roman" w:cs="Segoe UI"/>
          <w:szCs w:val="20"/>
          <w:lang w:eastAsia="nb-NO"/>
        </w:rPr>
        <w:t>Hvis prosjektleder er fraværende, skal leverandøren skriftlig opplyse om hvem som fungerer som stedfortreder.</w:t>
      </w:r>
    </w:p>
    <w:p w:rsidRPr="00165A8D" w:rsidR="00904CCB" w:rsidP="00904CCB" w:rsidRDefault="00904CCB" w14:paraId="4C84A4CD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6C1DE906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Krav til kompetanse:</w:t>
      </w:r>
    </w:p>
    <w:p w:rsidRPr="00165A8D" w:rsidR="00904CCB" w:rsidP="001F2D19" w:rsidRDefault="00D539DE" w14:paraId="50868913" w14:textId="4DF5DCA1">
      <w:pPr>
        <w:pStyle w:val="Listeavsnitt"/>
        <w:numPr>
          <w:ilvl w:val="0"/>
          <w:numId w:val="34"/>
        </w:numPr>
        <w:autoSpaceDE w:val="0"/>
        <w:autoSpaceDN w:val="0"/>
        <w:adjustRightInd w:val="0"/>
        <w:spacing w:line="240" w:lineRule="auto"/>
        <w:rPr>
          <w:rFonts w:eastAsia="Oslo Sans Office" w:cs="Oslo Sans Office" w:asciiTheme="minorHAnsi" w:hAnsiTheme="minorHAnsi"/>
          <w:sz w:val="20"/>
          <w:szCs w:val="20"/>
          <w:lang w:eastAsia="nb-NO"/>
        </w:rPr>
      </w:pPr>
      <w:r w:rsidRPr="00165A8D">
        <w:rPr>
          <w:rFonts w:eastAsia="Times New Roman" w:cs="Segoe UI" w:asciiTheme="minorHAnsi" w:hAnsiTheme="minorHAnsi"/>
          <w:sz w:val="21"/>
          <w:szCs w:val="21"/>
          <w:lang w:eastAsia="nb-NO"/>
        </w:rPr>
        <w:t xml:space="preserve">Minimum fagskole, bachelor eller tilsvarende relevant </w:t>
      </w:r>
      <w:proofErr w:type="spellStart"/>
      <w:r w:rsidRPr="00165A8D">
        <w:rPr>
          <w:rFonts w:eastAsia="Times New Roman" w:cs="Segoe UI" w:asciiTheme="minorHAnsi" w:hAnsiTheme="minorHAnsi"/>
          <w:sz w:val="21"/>
          <w:szCs w:val="21"/>
          <w:lang w:eastAsia="nb-NO"/>
        </w:rPr>
        <w:t>byggfaglig</w:t>
      </w:r>
      <w:proofErr w:type="spellEnd"/>
      <w:r w:rsidRPr="00165A8D">
        <w:rPr>
          <w:rFonts w:eastAsia="Times New Roman" w:cs="Segoe UI" w:asciiTheme="minorHAnsi" w:hAnsiTheme="minorHAnsi"/>
          <w:sz w:val="21"/>
          <w:szCs w:val="21"/>
          <w:lang w:eastAsia="nb-NO"/>
        </w:rPr>
        <w:t xml:space="preserve"> utdanning.</w:t>
      </w:r>
    </w:p>
    <w:p w:rsidRPr="00165A8D" w:rsidR="00904CCB" w:rsidP="002A69F5" w:rsidRDefault="00904CCB" w14:paraId="3D2854CD" w14:textId="77777777">
      <w:pPr>
        <w:pStyle w:val="Listeavsnitt"/>
        <w:numPr>
          <w:ilvl w:val="0"/>
          <w:numId w:val="34"/>
        </w:numPr>
        <w:spacing w:line="300" w:lineRule="atLeast"/>
        <w:rPr>
          <w:rFonts w:eastAsia="Times New Roman" w:cs="Segoe UI" w:asciiTheme="minorHAnsi" w:hAnsiTheme="minorHAnsi"/>
          <w:sz w:val="20"/>
          <w:szCs w:val="20"/>
          <w:lang w:eastAsia="nb-NO"/>
        </w:rPr>
      </w:pPr>
      <w:r w:rsidRPr="00165A8D">
        <w:rPr>
          <w:rFonts w:eastAsia="Times New Roman" w:cs="Segoe UI" w:asciiTheme="minorHAnsi" w:hAnsiTheme="minorHAnsi"/>
          <w:sz w:val="20"/>
          <w:szCs w:val="20"/>
          <w:lang w:eastAsia="nb-NO"/>
        </w:rPr>
        <w:t xml:space="preserve">erfaring fra tilsvarende prosjekter </w:t>
      </w:r>
    </w:p>
    <w:p w:rsidRPr="00165A8D" w:rsidR="00904CCB" w:rsidP="00746742" w:rsidRDefault="00746742" w14:paraId="3570E6D9" w14:textId="7761137B">
      <w:pPr>
        <w:spacing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Dokumenteres gjennom CV og fagbrev.</w:t>
      </w:r>
    </w:p>
    <w:p w:rsidRPr="00165A8D" w:rsidR="00904CCB" w:rsidP="00904CCB" w:rsidRDefault="003E460A" w14:paraId="4754DDAF" w14:textId="76E1EC88">
      <w:pPr>
        <w:pStyle w:val="Overskrift4"/>
        <w:numPr>
          <w:ilvl w:val="0"/>
          <w:numId w:val="0"/>
        </w:numPr>
        <w:ind w:left="720" w:hanging="720"/>
        <w:rPr>
          <w:rFonts w:asciiTheme="minorHAnsi" w:hAnsiTheme="minorHAnsi"/>
          <w:lang w:eastAsia="nb-NO"/>
        </w:rPr>
      </w:pPr>
      <w:r w:rsidRPr="00165A8D">
        <w:rPr>
          <w:rFonts w:asciiTheme="minorHAnsi" w:hAnsiTheme="minorHAnsi"/>
          <w:lang w:eastAsia="nb-NO"/>
        </w:rPr>
        <w:t xml:space="preserve">3.2.3 </w:t>
      </w:r>
      <w:r w:rsidRPr="00165A8D" w:rsidR="00904CCB">
        <w:rPr>
          <w:rFonts w:asciiTheme="minorHAnsi" w:hAnsiTheme="minorHAnsi"/>
          <w:lang w:eastAsia="nb-NO"/>
        </w:rPr>
        <w:t>Arbeidsledere/fagansvarlige</w:t>
      </w:r>
    </w:p>
    <w:p w:rsidRPr="00165A8D" w:rsidR="00904CCB" w:rsidP="00904CCB" w:rsidRDefault="00904CCB" w14:paraId="1DC96E06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Arbeidsleder og fagansvarlige er personer som har hovedansvar for at arbeidene som knytter seg til sine ansvarsområder blir utført på riktig måte.</w:t>
      </w:r>
    </w:p>
    <w:p w:rsidRPr="00165A8D" w:rsidR="00904CCB" w:rsidP="00904CCB" w:rsidRDefault="00904CCB" w14:paraId="538EA1CA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21E19269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Krav til kompetanse: </w:t>
      </w:r>
    </w:p>
    <w:p w:rsidRPr="00165A8D" w:rsidR="00904CCB" w:rsidP="00904CCB" w:rsidRDefault="00904CCB" w14:paraId="65BA7952" w14:textId="6A602EE2">
      <w:pPr>
        <w:pStyle w:val="Listeavsnitt"/>
        <w:numPr>
          <w:ilvl w:val="0"/>
          <w:numId w:val="35"/>
        </w:numPr>
        <w:autoSpaceDE w:val="0"/>
        <w:autoSpaceDN w:val="0"/>
        <w:adjustRightInd w:val="0"/>
        <w:spacing w:line="240" w:lineRule="auto"/>
        <w:rPr>
          <w:rFonts w:eastAsia="Oslo Sans Office" w:cs="Oslo Sans Office" w:asciiTheme="minorHAnsi" w:hAnsiTheme="minorHAnsi"/>
          <w:sz w:val="20"/>
          <w:szCs w:val="20"/>
          <w:lang w:eastAsia="nb-NO"/>
        </w:rPr>
      </w:pPr>
      <w:r w:rsidRPr="00165A8D">
        <w:rPr>
          <w:rFonts w:eastAsia="Oslo Sans Office" w:cs="Oslo Sans Office" w:asciiTheme="minorHAnsi" w:hAnsiTheme="minorHAnsi"/>
          <w:sz w:val="20"/>
          <w:szCs w:val="20"/>
          <w:lang w:eastAsia="nb-NO"/>
        </w:rPr>
        <w:t xml:space="preserve">Fagbrev (tømrer, betong, </w:t>
      </w:r>
      <w:r w:rsidRPr="00165A8D" w:rsidR="001A6CFB">
        <w:rPr>
          <w:rFonts w:eastAsia="Oslo Sans Office" w:cs="Oslo Sans Office" w:asciiTheme="minorHAnsi" w:hAnsiTheme="minorHAnsi"/>
          <w:sz w:val="20"/>
          <w:szCs w:val="20"/>
          <w:lang w:eastAsia="nb-NO"/>
        </w:rPr>
        <w:t>VV</w:t>
      </w:r>
      <w:r w:rsidRPr="00165A8D" w:rsidR="00770730">
        <w:rPr>
          <w:rFonts w:eastAsia="Oslo Sans Office" w:cs="Oslo Sans Office" w:asciiTheme="minorHAnsi" w:hAnsiTheme="minorHAnsi"/>
          <w:sz w:val="20"/>
          <w:szCs w:val="20"/>
          <w:lang w:eastAsia="nb-NO"/>
        </w:rPr>
        <w:t>S</w:t>
      </w:r>
      <w:r w:rsidRPr="00165A8D" w:rsidR="00CC0369">
        <w:rPr>
          <w:rFonts w:eastAsia="Oslo Sans Office" w:cs="Oslo Sans Office" w:asciiTheme="minorHAnsi" w:hAnsiTheme="minorHAnsi"/>
          <w:sz w:val="20"/>
          <w:szCs w:val="20"/>
          <w:lang w:eastAsia="nb-NO"/>
        </w:rPr>
        <w:t>, elektro</w:t>
      </w:r>
      <w:r w:rsidRPr="00165A8D" w:rsidR="00770730">
        <w:rPr>
          <w:rFonts w:eastAsia="Oslo Sans Office" w:cs="Oslo Sans Office" w:asciiTheme="minorHAnsi" w:hAnsiTheme="minorHAnsi"/>
          <w:sz w:val="20"/>
          <w:szCs w:val="20"/>
          <w:lang w:eastAsia="nb-NO"/>
        </w:rPr>
        <w:t xml:space="preserve"> </w:t>
      </w:r>
      <w:r w:rsidRPr="00165A8D">
        <w:rPr>
          <w:rFonts w:eastAsia="Oslo Sans Office" w:cs="Oslo Sans Office" w:asciiTheme="minorHAnsi" w:hAnsiTheme="minorHAnsi"/>
          <w:sz w:val="20"/>
          <w:szCs w:val="20"/>
          <w:lang w:eastAsia="nb-NO"/>
        </w:rPr>
        <w:t xml:space="preserve">eller tilsvarende) </w:t>
      </w:r>
    </w:p>
    <w:p w:rsidRPr="00165A8D" w:rsidR="00904CCB" w:rsidP="00904CCB" w:rsidRDefault="00904CCB" w14:paraId="3DCD1AF4" w14:textId="77777777">
      <w:pPr>
        <w:pStyle w:val="Listeavsnitt"/>
        <w:numPr>
          <w:ilvl w:val="0"/>
          <w:numId w:val="35"/>
        </w:numPr>
        <w:autoSpaceDE w:val="0"/>
        <w:autoSpaceDN w:val="0"/>
        <w:adjustRightInd w:val="0"/>
        <w:spacing w:line="240" w:lineRule="auto"/>
        <w:rPr>
          <w:rFonts w:eastAsia="Oslo Sans Office" w:cs="Oslo Sans Office" w:asciiTheme="minorHAnsi" w:hAnsiTheme="minorHAnsi"/>
          <w:sz w:val="20"/>
          <w:szCs w:val="20"/>
          <w:lang w:eastAsia="nb-NO"/>
        </w:rPr>
      </w:pPr>
      <w:r w:rsidRPr="00165A8D">
        <w:rPr>
          <w:rFonts w:eastAsia="Oslo Sans Office" w:cs="Oslo Sans Office" w:asciiTheme="minorHAnsi" w:hAnsiTheme="minorHAnsi"/>
          <w:sz w:val="20"/>
          <w:szCs w:val="20"/>
          <w:lang w:eastAsia="nb-NO"/>
        </w:rPr>
        <w:t>Minimum 3 års relevant erfaring fra tilsvarende byggeprosjekter</w:t>
      </w:r>
    </w:p>
    <w:p w:rsidRPr="00165A8D" w:rsidR="00904CCB" w:rsidP="003E3C23" w:rsidRDefault="00904CCB" w14:paraId="63C85114" w14:textId="4DE5F390">
      <w:pPr>
        <w:pStyle w:val="Listeavsnitt"/>
        <w:numPr>
          <w:ilvl w:val="0"/>
          <w:numId w:val="35"/>
        </w:numPr>
        <w:autoSpaceDE w:val="0"/>
        <w:autoSpaceDN w:val="0"/>
        <w:adjustRightInd w:val="0"/>
        <w:spacing w:line="240" w:lineRule="auto"/>
        <w:rPr>
          <w:rFonts w:eastAsia="Oslo Sans Office" w:cs="Oslo Sans Office" w:asciiTheme="minorHAnsi" w:hAnsiTheme="minorHAnsi"/>
          <w:sz w:val="20"/>
          <w:szCs w:val="20"/>
          <w:lang w:eastAsia="nb-NO"/>
        </w:rPr>
      </w:pPr>
      <w:r w:rsidRPr="00165A8D">
        <w:rPr>
          <w:rFonts w:eastAsia="Times New Roman" w:asciiTheme="minorHAnsi" w:hAnsiTheme="minorHAnsi"/>
          <w:sz w:val="20"/>
          <w:szCs w:val="20"/>
          <w:lang w:eastAsia="nb-NO"/>
        </w:rPr>
        <w:t>Erfaring med praktisk utførelse av konstruksjoner og tilpasning av materialer</w:t>
      </w:r>
    </w:p>
    <w:p w:rsidRPr="00165A8D" w:rsidR="000D0EF8" w:rsidP="000D0EF8" w:rsidRDefault="000D0EF8" w14:paraId="14ED5D72" w14:textId="77777777">
      <w:pPr>
        <w:pStyle w:val="Listeavsnitt"/>
        <w:autoSpaceDE w:val="0"/>
        <w:autoSpaceDN w:val="0"/>
        <w:adjustRightInd w:val="0"/>
        <w:spacing w:line="240" w:lineRule="auto"/>
        <w:rPr>
          <w:rFonts w:eastAsia="Oslo Sans Office" w:cs="Oslo Sans Office" w:asciiTheme="minorHAnsi" w:hAnsiTheme="minorHAnsi"/>
          <w:sz w:val="20"/>
          <w:szCs w:val="20"/>
          <w:lang w:eastAsia="nb-NO"/>
        </w:rPr>
      </w:pPr>
    </w:p>
    <w:p w:rsidRPr="00165A8D" w:rsidR="000D0EF8" w:rsidP="002A0C2B" w:rsidRDefault="00425A01" w14:paraId="6F41CECD" w14:textId="0884AB76">
      <w:pPr>
        <w:autoSpaceDE w:val="0"/>
        <w:autoSpaceDN w:val="0"/>
        <w:adjustRightInd w:val="0"/>
        <w:spacing w:line="240" w:lineRule="auto"/>
        <w:rPr>
          <w:rFonts w:eastAsia="Oslo Sans Office" w:cs="Oslo Sans Office"/>
          <w:b/>
          <w:bCs/>
          <w:i/>
          <w:iCs/>
          <w:szCs w:val="20"/>
          <w:lang w:eastAsia="nb-NO"/>
        </w:rPr>
      </w:pPr>
      <w:r w:rsidRPr="00165A8D">
        <w:rPr>
          <w:rFonts w:eastAsia="Oslo Sans Office" w:cs="Oslo Sans Office"/>
          <w:b/>
          <w:bCs/>
          <w:i/>
          <w:iCs/>
          <w:szCs w:val="20"/>
          <w:lang w:eastAsia="nb-NO"/>
        </w:rPr>
        <w:t xml:space="preserve">Leverandør skal i tilbudet vedlegge dokumentasjon på at tilbudt personell fyller kravene til kompetanse. </w:t>
      </w:r>
      <w:r w:rsidRPr="00165A8D" w:rsidR="00F661C1">
        <w:rPr>
          <w:rFonts w:eastAsia="Oslo Sans Office" w:cs="Oslo Sans Office"/>
          <w:b/>
          <w:bCs/>
          <w:i/>
          <w:iCs/>
          <w:szCs w:val="20"/>
          <w:lang w:eastAsia="nb-NO"/>
        </w:rPr>
        <w:br/>
      </w:r>
    </w:p>
    <w:p w:rsidRPr="00165A8D" w:rsidR="00904CCB" w:rsidP="00904CCB" w:rsidRDefault="00904CCB" w14:paraId="16DB544E" w14:textId="77777777">
      <w:pPr>
        <w:pStyle w:val="Overskrift1"/>
        <w:rPr>
          <w:rFonts w:asciiTheme="minorHAnsi" w:hAnsiTheme="minorHAnsi"/>
          <w:lang w:eastAsia="nb-NO"/>
        </w:rPr>
      </w:pPr>
      <w:bookmarkStart w:name="_Toc230856539" w:id="6"/>
      <w:r w:rsidRPr="00165A8D">
        <w:rPr>
          <w:rFonts w:asciiTheme="minorHAnsi" w:hAnsiTheme="minorHAnsi"/>
          <w:lang w:eastAsia="nb-NO"/>
        </w:rPr>
        <w:t>4.</w:t>
      </w:r>
      <w:r w:rsidRPr="00165A8D">
        <w:rPr>
          <w:rFonts w:asciiTheme="minorHAnsi" w:hAnsiTheme="minorHAnsi"/>
          <w:lang w:eastAsia="nb-NO"/>
        </w:rPr>
        <w:tab/>
      </w:r>
      <w:r w:rsidRPr="00165A8D">
        <w:rPr>
          <w:rFonts w:asciiTheme="minorHAnsi" w:hAnsiTheme="minorHAnsi"/>
          <w:lang w:eastAsia="nb-NO"/>
        </w:rPr>
        <w:t>Miljøkrav</w:t>
      </w:r>
      <w:bookmarkEnd w:id="6"/>
    </w:p>
    <w:p w:rsidRPr="00165A8D" w:rsidR="00904CCB" w:rsidP="00904CCB" w:rsidRDefault="00904CCB" w14:paraId="773E0302" w14:textId="77777777">
      <w:pPr>
        <w:pStyle w:val="Overskrift3"/>
        <w:numPr>
          <w:ilvl w:val="1"/>
          <w:numId w:val="30"/>
        </w:numPr>
        <w:rPr>
          <w:rFonts w:asciiTheme="minorHAnsi" w:hAnsiTheme="minorHAnsi"/>
          <w:lang w:eastAsia="nb-NO"/>
        </w:rPr>
      </w:pPr>
      <w:bookmarkStart w:name="_Toc230856540" w:id="7"/>
      <w:r w:rsidRPr="00165A8D">
        <w:rPr>
          <w:rFonts w:asciiTheme="minorHAnsi" w:hAnsiTheme="minorHAnsi"/>
          <w:lang w:eastAsia="nb-NO"/>
        </w:rPr>
        <w:t>Klima- og miljøkrav til kjøretøy, maskiner og utstyr</w:t>
      </w:r>
      <w:bookmarkEnd w:id="7"/>
      <w:r w:rsidRPr="00165A8D">
        <w:rPr>
          <w:rFonts w:asciiTheme="minorHAnsi" w:hAnsiTheme="minorHAnsi"/>
          <w:lang w:eastAsia="nb-NO"/>
        </w:rPr>
        <w:t xml:space="preserve"> </w:t>
      </w:r>
    </w:p>
    <w:p w:rsidRPr="00165A8D" w:rsidR="00904CCB" w:rsidP="00904CCB" w:rsidRDefault="00904CCB" w14:paraId="2106594B" w14:textId="0684D445">
      <w:pPr>
        <w:autoSpaceDE w:val="0"/>
        <w:autoSpaceDN w:val="0"/>
        <w:adjustRightInd w:val="0"/>
        <w:spacing w:after="0" w:line="257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Det stilles minstekrav til kjøretøy og maskiner som skal benyttes i forbindelse med utførelse av kontrakten, jf. Kontraktbestemmelsene under punkt 2</w:t>
      </w:r>
      <w:r w:rsidRPr="00165A8D" w:rsidR="00254288">
        <w:rPr>
          <w:rFonts w:eastAsia="Oslo Sans Office" w:cs="Oslo Sans Office"/>
          <w:szCs w:val="20"/>
          <w:lang w:eastAsia="nb-NO"/>
        </w:rPr>
        <w:t>7</w:t>
      </w:r>
      <w:r w:rsidRPr="00165A8D">
        <w:rPr>
          <w:rFonts w:eastAsia="Oslo Sans Office" w:cs="Oslo Sans Office"/>
          <w:szCs w:val="20"/>
          <w:lang w:eastAsia="nb-NO"/>
        </w:rPr>
        <w:t xml:space="preserve">. Kravene skal være oppfylt ved </w:t>
      </w:r>
      <w:proofErr w:type="spellStart"/>
      <w:r w:rsidRPr="00165A8D">
        <w:rPr>
          <w:rFonts w:eastAsia="Oslo Sans Office" w:cs="Oslo Sans Office"/>
          <w:szCs w:val="20"/>
          <w:lang w:eastAsia="nb-NO"/>
        </w:rPr>
        <w:t>kontraktstart</w:t>
      </w:r>
      <w:proofErr w:type="spellEnd"/>
      <w:r w:rsidRPr="00165A8D">
        <w:rPr>
          <w:rFonts w:eastAsia="Oslo Sans Office" w:cs="Oslo Sans Office"/>
          <w:szCs w:val="20"/>
          <w:lang w:eastAsia="nb-NO"/>
        </w:rPr>
        <w:t>.</w:t>
      </w:r>
    </w:p>
    <w:p w:rsidRPr="00165A8D" w:rsidR="00904CCB" w:rsidP="00904CCB" w:rsidRDefault="00904CCB" w14:paraId="0B9C4593" w14:textId="77777777">
      <w:pPr>
        <w:autoSpaceDE w:val="0"/>
        <w:autoSpaceDN w:val="0"/>
        <w:adjustRightInd w:val="0"/>
        <w:spacing w:after="0" w:line="257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 </w:t>
      </w:r>
    </w:p>
    <w:p w:rsidRPr="00165A8D" w:rsidR="00904CCB" w:rsidP="00904CCB" w:rsidRDefault="00904CCB" w14:paraId="0525DC24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Leverandøren skal ha tilstrekkelig utstyr, maskiner og kjøretøy også ved uforutsette hendelser, i forbindelse med service, reparasjon, lang leveringstid, etc. </w:t>
      </w:r>
    </w:p>
    <w:p w:rsidRPr="00165A8D" w:rsidR="00904CCB" w:rsidP="00904CCB" w:rsidRDefault="00904CCB" w14:paraId="187B0C59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43957FCF" w14:textId="77777777">
      <w:pPr>
        <w:pStyle w:val="Overskrift3"/>
        <w:numPr>
          <w:ilvl w:val="1"/>
          <w:numId w:val="29"/>
        </w:numPr>
        <w:rPr>
          <w:rFonts w:asciiTheme="minorHAnsi" w:hAnsiTheme="minorHAnsi"/>
          <w:lang w:eastAsia="nb-NO"/>
        </w:rPr>
      </w:pPr>
      <w:bookmarkStart w:name="_Toc230856541" w:id="8"/>
      <w:r w:rsidRPr="00165A8D">
        <w:rPr>
          <w:rFonts w:asciiTheme="minorHAnsi" w:hAnsiTheme="minorHAnsi"/>
          <w:lang w:eastAsia="nb-NO"/>
        </w:rPr>
        <w:t>Avfallshåndtering</w:t>
      </w:r>
      <w:bookmarkEnd w:id="8"/>
    </w:p>
    <w:p w:rsidRPr="00165A8D" w:rsidR="00904CCB" w:rsidP="00904CCB" w:rsidRDefault="00904CCB" w14:paraId="5954FAFE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Alt avfall som oppstår i forbindelse med arbeidet, skal leveres til godkjente avfallsmottak i henhold til enhver tid gjeldende bestemmelser for avfallshåndtering. Mengde og type avfall levert til avfallsmottak skal loggføres og skal kunne dokumenteres på forespørsel fra oppdragsgiver. </w:t>
      </w:r>
    </w:p>
    <w:p w:rsidRPr="00165A8D" w:rsidR="00904CCB" w:rsidP="00904CCB" w:rsidRDefault="00904CCB" w14:paraId="2C2DD776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 </w:t>
      </w:r>
    </w:p>
    <w:p w:rsidRPr="00165A8D" w:rsidR="00904CCB" w:rsidP="00904CCB" w:rsidRDefault="00904CCB" w14:paraId="75AFA700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I tråd med hensynet til bevaring av ressurser og sirkulær økonomi, skal leverandør vurdere om avfall og overskuddsmaterialer kan resirkuleres.</w:t>
      </w:r>
    </w:p>
    <w:p w:rsidRPr="00165A8D" w:rsidR="00904CCB" w:rsidP="00904CCB" w:rsidRDefault="00904CCB" w14:paraId="6EA6A2BC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2B4D57" w:rsidP="00904CCB" w:rsidRDefault="002B4D57" w14:paraId="3C597B3E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09BDEA54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55D35EDF" w14:textId="77777777">
      <w:pPr>
        <w:pStyle w:val="Overskrift1"/>
        <w:rPr>
          <w:rFonts w:asciiTheme="minorHAnsi" w:hAnsiTheme="minorHAnsi"/>
          <w:bCs/>
          <w:lang w:eastAsia="nb-NO"/>
        </w:rPr>
      </w:pPr>
      <w:bookmarkStart w:name="_Toc230856542" w:id="9"/>
      <w:r w:rsidRPr="00165A8D">
        <w:rPr>
          <w:rFonts w:asciiTheme="minorHAnsi" w:hAnsiTheme="minorHAnsi"/>
          <w:bCs/>
          <w:lang w:eastAsia="nb-NO"/>
        </w:rPr>
        <w:t>5.</w:t>
      </w:r>
      <w:r w:rsidRPr="00165A8D">
        <w:rPr>
          <w:rFonts w:asciiTheme="minorHAnsi" w:hAnsiTheme="minorHAnsi"/>
          <w:bCs/>
          <w:lang w:eastAsia="nb-NO"/>
        </w:rPr>
        <w:tab/>
      </w:r>
      <w:r w:rsidRPr="00165A8D">
        <w:rPr>
          <w:rFonts w:asciiTheme="minorHAnsi" w:hAnsiTheme="minorHAnsi"/>
          <w:bCs/>
          <w:lang w:eastAsia="nb-NO"/>
        </w:rPr>
        <w:t>Administrativt</w:t>
      </w:r>
      <w:bookmarkEnd w:id="9"/>
    </w:p>
    <w:p w:rsidRPr="00165A8D" w:rsidR="00904CCB" w:rsidP="00904CCB" w:rsidRDefault="00904CCB" w14:paraId="28EB805B" w14:textId="77777777">
      <w:pPr>
        <w:pStyle w:val="Overskrift3"/>
        <w:numPr>
          <w:ilvl w:val="0"/>
          <w:numId w:val="0"/>
        </w:numPr>
        <w:ind w:left="720" w:hanging="720"/>
        <w:rPr>
          <w:rFonts w:asciiTheme="minorHAnsi" w:hAnsiTheme="minorHAnsi"/>
          <w:lang w:eastAsia="nb-NO"/>
        </w:rPr>
      </w:pPr>
      <w:bookmarkStart w:name="_Toc230856543" w:id="10"/>
      <w:r w:rsidRPr="00165A8D">
        <w:rPr>
          <w:rFonts w:asciiTheme="minorHAnsi" w:hAnsiTheme="minorHAnsi"/>
          <w:lang w:eastAsia="nb-NO"/>
        </w:rPr>
        <w:t>5.1.</w:t>
      </w:r>
      <w:r w:rsidRPr="00165A8D">
        <w:rPr>
          <w:rFonts w:asciiTheme="minorHAnsi" w:hAnsiTheme="minorHAnsi"/>
          <w:lang w:eastAsia="nb-NO"/>
        </w:rPr>
        <w:tab/>
      </w:r>
      <w:r w:rsidRPr="00165A8D">
        <w:rPr>
          <w:rFonts w:asciiTheme="minorHAnsi" w:hAnsiTheme="minorHAnsi"/>
          <w:lang w:eastAsia="nb-NO"/>
        </w:rPr>
        <w:t>Rapportering/Avvik</w:t>
      </w:r>
      <w:bookmarkEnd w:id="10"/>
    </w:p>
    <w:p w:rsidRPr="00165A8D" w:rsidR="00904CCB" w:rsidP="00904CCB" w:rsidRDefault="00904CCB" w14:paraId="6DA7F9C0" w14:textId="5D353B82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Leverandør skal rapportere fortløpende til Byggherre på eventuelle avvik. Alle endringer skal </w:t>
      </w:r>
      <w:r w:rsidRPr="00165A8D" w:rsidR="006B425F">
        <w:rPr>
          <w:rFonts w:eastAsia="Oslo Sans Office" w:cs="Oslo Sans Office"/>
          <w:szCs w:val="20"/>
          <w:lang w:eastAsia="nb-NO"/>
        </w:rPr>
        <w:t>varsles</w:t>
      </w:r>
      <w:r w:rsidRPr="00165A8D">
        <w:rPr>
          <w:rFonts w:eastAsia="Oslo Sans Office" w:cs="Oslo Sans Office"/>
          <w:szCs w:val="20"/>
          <w:lang w:eastAsia="nb-NO"/>
        </w:rPr>
        <w:t xml:space="preserve"> skriftlig og godkjennes av Byggherre før eventuell igangsetting av tiltak. </w:t>
      </w:r>
    </w:p>
    <w:p w:rsidRPr="00165A8D" w:rsidR="00904CCB" w:rsidP="00904CCB" w:rsidRDefault="00904CCB" w14:paraId="60251AA8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904CCB" w:rsidRDefault="00904CCB" w14:paraId="0A7C8C0E" w14:textId="77777777">
      <w:pPr>
        <w:pStyle w:val="Overskrift3"/>
        <w:numPr>
          <w:ilvl w:val="1"/>
          <w:numId w:val="33"/>
        </w:numPr>
        <w:rPr>
          <w:rFonts w:asciiTheme="minorHAnsi" w:hAnsiTheme="minorHAnsi"/>
          <w:lang w:eastAsia="nb-NO"/>
        </w:rPr>
      </w:pPr>
      <w:bookmarkStart w:name="_Toc230856544" w:id="11"/>
      <w:r w:rsidRPr="00165A8D">
        <w:rPr>
          <w:rFonts w:asciiTheme="minorHAnsi" w:hAnsiTheme="minorHAnsi"/>
          <w:lang w:eastAsia="nb-NO"/>
        </w:rPr>
        <w:t>Driftsmøter/kommunikasjon</w:t>
      </w:r>
      <w:bookmarkEnd w:id="11"/>
    </w:p>
    <w:p w:rsidRPr="00165A8D" w:rsidR="00904CCB" w:rsidP="00904CCB" w:rsidRDefault="00904CCB" w14:paraId="6715B393" w14:textId="730F3EF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Det skal holdes fortløpende møter med avklaringer mellom Byggherre og Leverandør.</w:t>
      </w:r>
      <w:r w:rsidRPr="00165A8D" w:rsidR="00FC6C6E">
        <w:rPr>
          <w:rFonts w:eastAsia="Oslo Sans Office" w:cs="Oslo Sans Office"/>
          <w:szCs w:val="20"/>
          <w:lang w:eastAsia="nb-NO"/>
        </w:rPr>
        <w:t xml:space="preserve"> Normalt </w:t>
      </w:r>
      <w:r w:rsidRPr="00165A8D" w:rsidR="00EF2460">
        <w:rPr>
          <w:rFonts w:eastAsia="Oslo Sans Office" w:cs="Oslo Sans Office"/>
          <w:szCs w:val="20"/>
          <w:lang w:eastAsia="nb-NO"/>
        </w:rPr>
        <w:t xml:space="preserve">er det </w:t>
      </w:r>
      <w:r w:rsidRPr="00165A8D" w:rsidR="00FC7FA0">
        <w:rPr>
          <w:rFonts w:eastAsia="Oslo Sans Office" w:cs="Oslo Sans Office"/>
          <w:szCs w:val="20"/>
          <w:lang w:eastAsia="nb-NO"/>
        </w:rPr>
        <w:t>driftsmøter</w:t>
      </w:r>
      <w:r w:rsidRPr="00165A8D" w:rsidR="00EF2460">
        <w:rPr>
          <w:rFonts w:eastAsia="Oslo Sans Office" w:cs="Oslo Sans Office"/>
          <w:szCs w:val="20"/>
          <w:lang w:eastAsia="nb-NO"/>
        </w:rPr>
        <w:t xml:space="preserve"> </w:t>
      </w:r>
      <w:r w:rsidRPr="00165A8D" w:rsidR="000027E4">
        <w:rPr>
          <w:rFonts w:eastAsia="Oslo Sans Office" w:cs="Oslo Sans Office"/>
          <w:szCs w:val="20"/>
          <w:lang w:eastAsia="nb-NO"/>
        </w:rPr>
        <w:t>hver 14. dag. V</w:t>
      </w:r>
      <w:r w:rsidRPr="00165A8D" w:rsidR="00BD6945">
        <w:rPr>
          <w:rFonts w:eastAsia="Oslo Sans Office" w:cs="Oslo Sans Office"/>
          <w:szCs w:val="20"/>
          <w:lang w:eastAsia="nb-NO"/>
        </w:rPr>
        <w:t>e</w:t>
      </w:r>
      <w:r w:rsidRPr="00165A8D" w:rsidR="000027E4">
        <w:rPr>
          <w:rFonts w:eastAsia="Oslo Sans Office" w:cs="Oslo Sans Office"/>
          <w:szCs w:val="20"/>
          <w:lang w:eastAsia="nb-NO"/>
        </w:rPr>
        <w:t xml:space="preserve">d behov </w:t>
      </w:r>
      <w:r w:rsidRPr="00165A8D">
        <w:rPr>
          <w:rFonts w:eastAsia="Oslo Sans Office" w:cs="Oslo Sans Office"/>
          <w:szCs w:val="20"/>
          <w:lang w:eastAsia="nb-NO"/>
        </w:rPr>
        <w:t xml:space="preserve">må </w:t>
      </w:r>
      <w:proofErr w:type="gramStart"/>
      <w:r w:rsidRPr="00165A8D">
        <w:rPr>
          <w:rFonts w:eastAsia="Oslo Sans Office" w:cs="Oslo Sans Office"/>
          <w:szCs w:val="20"/>
          <w:lang w:eastAsia="nb-NO"/>
        </w:rPr>
        <w:t>påregnes</w:t>
      </w:r>
      <w:proofErr w:type="gramEnd"/>
      <w:r w:rsidRPr="00165A8D">
        <w:rPr>
          <w:rFonts w:eastAsia="Oslo Sans Office" w:cs="Oslo Sans Office"/>
          <w:szCs w:val="20"/>
          <w:lang w:eastAsia="nb-NO"/>
        </w:rPr>
        <w:t xml:space="preserve"> daglige møter dersom Byggherre </w:t>
      </w:r>
      <w:r w:rsidRPr="00165A8D" w:rsidR="000027E4">
        <w:rPr>
          <w:rFonts w:eastAsia="Oslo Sans Office" w:cs="Oslo Sans Office"/>
          <w:szCs w:val="20"/>
          <w:lang w:eastAsia="nb-NO"/>
        </w:rPr>
        <w:t xml:space="preserve">eller </w:t>
      </w:r>
      <w:r w:rsidRPr="00165A8D" w:rsidR="000C6DAD">
        <w:rPr>
          <w:rFonts w:eastAsia="Oslo Sans Office" w:cs="Oslo Sans Office"/>
          <w:szCs w:val="20"/>
          <w:lang w:eastAsia="nb-NO"/>
        </w:rPr>
        <w:t xml:space="preserve">Leverandør </w:t>
      </w:r>
      <w:r w:rsidRPr="00165A8D">
        <w:rPr>
          <w:rFonts w:eastAsia="Oslo Sans Office" w:cs="Oslo Sans Office"/>
          <w:szCs w:val="20"/>
          <w:lang w:eastAsia="nb-NO"/>
        </w:rPr>
        <w:t>har behov for dette.</w:t>
      </w:r>
    </w:p>
    <w:p w:rsidRPr="00165A8D" w:rsidR="00904CCB" w:rsidP="00904CCB" w:rsidRDefault="00904CCB" w14:paraId="4696FAF9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0B4755" w:rsidR="00904CCB" w:rsidP="00904CCB" w:rsidRDefault="00691E2F" w14:paraId="292703DE" w14:textId="33CAD3EE">
      <w:pPr>
        <w:keepNext/>
        <w:autoSpaceDE w:val="0"/>
        <w:autoSpaceDN w:val="0"/>
        <w:adjustRightInd w:val="0"/>
        <w:spacing w:after="0" w:line="257" w:lineRule="auto"/>
        <w:outlineLvl w:val="0"/>
        <w:rPr>
          <w:rFonts w:eastAsia="Oslo Sans Office" w:cs="Oslo Sans Office"/>
          <w:b/>
          <w:sz w:val="24"/>
          <w:szCs w:val="24"/>
          <w:lang w:eastAsia="nb-NO"/>
        </w:rPr>
      </w:pPr>
      <w:bookmarkStart w:name="_Toc230856545" w:id="12"/>
      <w:r w:rsidRPr="000B4755">
        <w:rPr>
          <w:rFonts w:eastAsia="Oslo Sans Office" w:cs="Oslo Sans Office"/>
          <w:b/>
          <w:bCs/>
          <w:sz w:val="24"/>
          <w:szCs w:val="24"/>
          <w:lang w:eastAsia="nb-NO"/>
        </w:rPr>
        <w:t xml:space="preserve">5.3 </w:t>
      </w:r>
      <w:r w:rsidRPr="000B4755">
        <w:rPr>
          <w:rFonts w:eastAsia="Oslo Sans Office" w:cs="Oslo Sans Office"/>
          <w:b/>
          <w:bCs/>
          <w:sz w:val="24"/>
          <w:szCs w:val="24"/>
          <w:lang w:eastAsia="nb-NO"/>
        </w:rPr>
        <w:tab/>
      </w:r>
      <w:r w:rsidRPr="000B4755" w:rsidR="00904CCB">
        <w:rPr>
          <w:rFonts w:eastAsia="Oslo Sans Office" w:cs="Oslo Sans Office"/>
          <w:b/>
          <w:sz w:val="24"/>
          <w:szCs w:val="24"/>
          <w:lang w:eastAsia="nb-NO"/>
        </w:rPr>
        <w:t>Prising av tilbudet</w:t>
      </w:r>
      <w:bookmarkEnd w:id="12"/>
    </w:p>
    <w:p w:rsidRPr="00165A8D" w:rsidR="00693859" w:rsidP="001764DD" w:rsidRDefault="00904CCB" w14:paraId="260420DA" w14:textId="57211865">
      <w:pPr>
        <w:spacing w:after="0"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>Alle kostnader ifm. etablering av tilbygget må innkalkuleres i prisingen</w:t>
      </w:r>
      <w:r w:rsidRPr="00165A8D" w:rsidR="00412ED7">
        <w:rPr>
          <w:rFonts w:eastAsia="Oslo Sans Office" w:cs="Oslo Sans Office"/>
          <w:szCs w:val="20"/>
          <w:lang w:eastAsia="nb-NO"/>
        </w:rPr>
        <w:t>,</w:t>
      </w:r>
      <w:r w:rsidRPr="00165A8D" w:rsidR="001306AA">
        <w:rPr>
          <w:rFonts w:eastAsia="Oslo Sans Office" w:cs="Oslo Sans Office"/>
          <w:szCs w:val="20"/>
          <w:lang w:eastAsia="nb-NO"/>
        </w:rPr>
        <w:t xml:space="preserve"> med unntak av kostnader til </w:t>
      </w:r>
      <w:r w:rsidRPr="00165A8D" w:rsidR="00412ED7">
        <w:rPr>
          <w:rFonts w:eastAsia="Oslo Sans Office" w:cs="Oslo Sans Office"/>
          <w:szCs w:val="20"/>
          <w:lang w:eastAsia="nb-NO"/>
        </w:rPr>
        <w:t>byggematerialer/ombruksmaterialer</w:t>
      </w:r>
      <w:r w:rsidRPr="00165A8D" w:rsidR="008714E5">
        <w:rPr>
          <w:rFonts w:eastAsia="Oslo Sans Office" w:cs="Oslo Sans Office"/>
          <w:szCs w:val="20"/>
          <w:lang w:eastAsia="nb-NO"/>
        </w:rPr>
        <w:t>. O</w:t>
      </w:r>
      <w:r w:rsidRPr="00165A8D" w:rsidR="00D36DDC">
        <w:rPr>
          <w:rFonts w:eastAsia="Oslo Sans Office" w:cs="Oslo Sans Office"/>
          <w:szCs w:val="20"/>
          <w:lang w:eastAsia="nb-NO"/>
        </w:rPr>
        <w:t xml:space="preserve">ppdragsgiver vil ta ansvar for å anskaffe </w:t>
      </w:r>
      <w:r w:rsidRPr="00165A8D" w:rsidR="008714E5">
        <w:rPr>
          <w:rFonts w:eastAsia="Oslo Sans Office" w:cs="Oslo Sans Office"/>
          <w:szCs w:val="20"/>
          <w:lang w:eastAsia="nb-NO"/>
        </w:rPr>
        <w:t xml:space="preserve">materialer </w:t>
      </w:r>
      <w:r w:rsidRPr="00165A8D" w:rsidR="00D36DDC">
        <w:rPr>
          <w:rFonts w:eastAsia="Oslo Sans Office" w:cs="Oslo Sans Office"/>
          <w:szCs w:val="20"/>
          <w:lang w:eastAsia="nb-NO"/>
        </w:rPr>
        <w:t>via egen avtale</w:t>
      </w:r>
      <w:r w:rsidRPr="00165A8D" w:rsidR="001613E4">
        <w:rPr>
          <w:rFonts w:eastAsia="Oslo Sans Office" w:cs="Oslo Sans Office"/>
          <w:szCs w:val="20"/>
          <w:lang w:eastAsia="nb-NO"/>
        </w:rPr>
        <w:t xml:space="preserve">. </w:t>
      </w:r>
      <w:r w:rsidRPr="00165A8D">
        <w:rPr>
          <w:rFonts w:eastAsia="Oslo Sans Office" w:cs="Oslo Sans Office"/>
          <w:szCs w:val="20"/>
          <w:lang w:eastAsia="nb-NO"/>
        </w:rPr>
        <w:t>Listen er ikke uttømmende.</w:t>
      </w:r>
      <w:r w:rsidRPr="00165A8D" w:rsidR="00B16308">
        <w:rPr>
          <w:rFonts w:eastAsia="Oslo Sans Office" w:cs="Oslo Sans Office"/>
          <w:szCs w:val="20"/>
          <w:lang w:eastAsia="nb-NO"/>
        </w:rPr>
        <w:t xml:space="preserve"> </w:t>
      </w:r>
      <w:r w:rsidRPr="00165A8D" w:rsidR="001764DD">
        <w:rPr>
          <w:rFonts w:eastAsia="Times New Roman" w:cs="Segoe UI"/>
          <w:szCs w:val="20"/>
          <w:lang w:eastAsia="nb-NO"/>
        </w:rPr>
        <w:t xml:space="preserve">Tilbyder skal levere tilbud på grunnlag av en samlet fastpris for kontraktsarbeidene. </w:t>
      </w:r>
      <w:r w:rsidRPr="00165A8D" w:rsidR="00693859">
        <w:rPr>
          <w:rFonts w:eastAsia="Times New Roman" w:cs="Segoe UI"/>
          <w:szCs w:val="20"/>
          <w:lang w:eastAsia="nb-NO"/>
        </w:rPr>
        <w:t>Hvis det er noe som ikke er medtatt, må det nevnes særskilt.</w:t>
      </w:r>
    </w:p>
    <w:p w:rsidRPr="00165A8D" w:rsidR="00693859" w:rsidP="001764DD" w:rsidRDefault="00693859" w14:paraId="7EFF3549" w14:textId="77777777">
      <w:pPr>
        <w:spacing w:after="0" w:line="300" w:lineRule="atLeast"/>
        <w:rPr>
          <w:rFonts w:eastAsia="Times New Roman" w:cs="Segoe UI"/>
          <w:szCs w:val="20"/>
          <w:lang w:eastAsia="nb-NO"/>
        </w:rPr>
      </w:pPr>
    </w:p>
    <w:p w:rsidRPr="00165A8D" w:rsidR="001764DD" w:rsidP="001764DD" w:rsidRDefault="001764DD" w14:paraId="4F9C1DF4" w14:textId="076D165A">
      <w:pPr>
        <w:spacing w:after="0"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Times New Roman" w:cs="Segoe UI"/>
          <w:szCs w:val="20"/>
          <w:lang w:eastAsia="nb-NO"/>
        </w:rPr>
        <w:t xml:space="preserve">Kostnader som er nødvendige for å levere et komplett og funksjonsdyktig tilbygg skal anses inkludert, selv om de ikke uttrykkelig </w:t>
      </w:r>
      <w:proofErr w:type="gramStart"/>
      <w:r w:rsidRPr="00165A8D">
        <w:rPr>
          <w:rFonts w:eastAsia="Times New Roman" w:cs="Segoe UI"/>
          <w:szCs w:val="20"/>
          <w:lang w:eastAsia="nb-NO"/>
        </w:rPr>
        <w:t>fremgår</w:t>
      </w:r>
      <w:proofErr w:type="gramEnd"/>
      <w:r w:rsidRPr="00165A8D">
        <w:rPr>
          <w:rFonts w:eastAsia="Times New Roman" w:cs="Segoe UI"/>
          <w:szCs w:val="20"/>
          <w:lang w:eastAsia="nb-NO"/>
        </w:rPr>
        <w:t xml:space="preserve"> av opplistingen </w:t>
      </w:r>
      <w:r w:rsidRPr="00165A8D" w:rsidR="00A238C8">
        <w:rPr>
          <w:rFonts w:eastAsia="Times New Roman" w:cs="Segoe UI"/>
          <w:szCs w:val="20"/>
          <w:lang w:eastAsia="nb-NO"/>
        </w:rPr>
        <w:t>nedenfor</w:t>
      </w:r>
      <w:r w:rsidRPr="00165A8D">
        <w:rPr>
          <w:rFonts w:eastAsia="Times New Roman" w:cs="Segoe UI"/>
          <w:szCs w:val="20"/>
          <w:lang w:eastAsia="nb-NO"/>
        </w:rPr>
        <w:t>.</w:t>
      </w:r>
      <w:r w:rsidRPr="00165A8D" w:rsidR="00C02356">
        <w:rPr>
          <w:rFonts w:eastAsia="Times New Roman" w:cs="Segoe UI"/>
          <w:szCs w:val="20"/>
          <w:lang w:eastAsia="nb-NO"/>
        </w:rPr>
        <w:t xml:space="preserve"> </w:t>
      </w:r>
    </w:p>
    <w:p w:rsidRPr="00165A8D" w:rsidR="00904CCB" w:rsidP="00904CCB" w:rsidRDefault="00904CCB" w14:paraId="28308781" w14:textId="2BBE3298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lang w:eastAsia="nb-NO"/>
        </w:rPr>
      </w:pPr>
    </w:p>
    <w:p w:rsidRPr="00165A8D" w:rsidR="00022126" w:rsidP="00904CCB" w:rsidRDefault="00022126" w14:paraId="334BB6BF" w14:textId="14A88965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Grunnarbeid</w:t>
      </w:r>
      <w:r w:rsidRPr="00165A8D" w:rsidR="00B13D77">
        <w:rPr>
          <w:rFonts w:eastAsia="Oslo Sans Office" w:cs="Oslo Sans Office"/>
          <w:lang w:eastAsia="nb-NO"/>
        </w:rPr>
        <w:t>/fundamentering og alle kostnader i forbindelse med etablering inkludert</w:t>
      </w:r>
      <w:r w:rsidRPr="00165A8D" w:rsidR="00275019">
        <w:rPr>
          <w:rFonts w:eastAsia="Oslo Sans Office" w:cs="Oslo Sans Office"/>
          <w:lang w:eastAsia="nb-NO"/>
        </w:rPr>
        <w:t xml:space="preserve"> materiell, forskalling etc.</w:t>
      </w:r>
    </w:p>
    <w:p w:rsidR="20C124EF" w:rsidP="0E2C4E70" w:rsidRDefault="20C124EF" w14:paraId="023160F2" w14:textId="4160C1E7">
      <w:pPr>
        <w:numPr>
          <w:ilvl w:val="0"/>
          <w:numId w:val="13"/>
        </w:numPr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E2C4E70">
        <w:rPr>
          <w:rFonts w:eastAsia="Oslo Sans Office" w:cs="Oslo Sans Office"/>
          <w:lang w:eastAsia="nb-NO"/>
        </w:rPr>
        <w:t xml:space="preserve">Sementgulv i 1. et </w:t>
      </w:r>
    </w:p>
    <w:p w:rsidRPr="00165A8D" w:rsidR="00417F84" w:rsidP="00904CCB" w:rsidRDefault="00417F84" w14:paraId="613E1E42" w14:textId="7B75CEB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Festemateriell og beslag</w:t>
      </w:r>
    </w:p>
    <w:p w:rsidRPr="00165A8D" w:rsidR="009043E8" w:rsidP="00904CCB" w:rsidRDefault="009043E8" w14:paraId="7ECB43C3" w14:textId="6A07928B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Riv</w:t>
      </w:r>
      <w:r w:rsidRPr="00165A8D" w:rsidR="00BB420C">
        <w:rPr>
          <w:rFonts w:eastAsia="Oslo Sans Office" w:cs="Oslo Sans Office"/>
          <w:lang w:eastAsia="nb-NO"/>
        </w:rPr>
        <w:t>n</w:t>
      </w:r>
      <w:r w:rsidRPr="00165A8D">
        <w:rPr>
          <w:rFonts w:eastAsia="Oslo Sans Office" w:cs="Oslo Sans Office"/>
          <w:lang w:eastAsia="nb-NO"/>
        </w:rPr>
        <w:t>ing av eksisterende bygg</w:t>
      </w:r>
    </w:p>
    <w:p w:rsidRPr="00165A8D" w:rsidR="009043E8" w:rsidP="00904CCB" w:rsidRDefault="009043E8" w14:paraId="4EA6ECAC" w14:textId="0E1A6018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Etablering av dør til eksisterende lokale</w:t>
      </w:r>
    </w:p>
    <w:p w:rsidRPr="00165A8D" w:rsidR="002B3848" w:rsidP="00A8317F" w:rsidRDefault="00C04713" w14:paraId="05321B95" w14:textId="1EB7B9A2">
      <w:pPr>
        <w:pStyle w:val="Listeavsnitt"/>
        <w:numPr>
          <w:ilvl w:val="0"/>
          <w:numId w:val="13"/>
        </w:numPr>
        <w:spacing w:before="100" w:beforeAutospacing="1" w:after="100" w:afterAutospacing="1" w:line="300" w:lineRule="atLeast"/>
        <w:rPr>
          <w:rFonts w:eastAsia="Times New Roman" w:cs="Segoe UI" w:asciiTheme="minorHAnsi" w:hAnsiTheme="minorHAnsi"/>
          <w:sz w:val="21"/>
          <w:szCs w:val="21"/>
          <w:lang w:eastAsia="nb-NO"/>
        </w:rPr>
      </w:pPr>
      <w:r w:rsidRPr="00165A8D">
        <w:rPr>
          <w:rFonts w:eastAsia="Times New Roman" w:cs="Segoe UI" w:asciiTheme="minorHAnsi" w:hAnsiTheme="minorHAnsi"/>
          <w:sz w:val="21"/>
          <w:szCs w:val="21"/>
          <w:lang w:eastAsia="nb-NO"/>
        </w:rPr>
        <w:t>Etablere tilbygget</w:t>
      </w:r>
      <w:r w:rsidRPr="00165A8D" w:rsidR="00A8317F">
        <w:rPr>
          <w:rFonts w:eastAsia="Times New Roman" w:cs="Segoe UI" w:asciiTheme="minorHAnsi" w:hAnsiTheme="minorHAnsi"/>
          <w:sz w:val="21"/>
          <w:szCs w:val="21"/>
          <w:lang w:eastAsia="nb-NO"/>
        </w:rPr>
        <w:t xml:space="preserve"> etter byggherres prosjekteringsunderlag. </w:t>
      </w:r>
    </w:p>
    <w:p w:rsidRPr="00165A8D" w:rsidR="00FF2DF2" w:rsidP="00FF2DF2" w:rsidRDefault="009043E8" w14:paraId="647A122D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El-arbeid – stikkontakter og strømtilførsel/strømkabler frem til belysningspunkter</w:t>
      </w:r>
      <w:r w:rsidRPr="00165A8D" w:rsidR="00024AFD">
        <w:rPr>
          <w:rFonts w:eastAsia="Oslo Sans Office" w:cs="Oslo Sans Office"/>
          <w:lang w:eastAsia="nb-NO"/>
        </w:rPr>
        <w:t xml:space="preserve">, etter </w:t>
      </w:r>
      <w:r w:rsidRPr="00165A8D" w:rsidR="00E12542">
        <w:rPr>
          <w:rFonts w:eastAsia="Oslo Sans Office" w:cs="Oslo Sans Office"/>
          <w:lang w:eastAsia="nb-NO"/>
        </w:rPr>
        <w:t>oppdragsgivers tegning</w:t>
      </w:r>
    </w:p>
    <w:p w:rsidRPr="00165A8D" w:rsidR="009043E8" w:rsidP="002B3848" w:rsidRDefault="009043E8" w14:paraId="5A65947E" w14:textId="1805B349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VVS</w:t>
      </w:r>
      <w:r w:rsidRPr="00165A8D" w:rsidR="004D03B1">
        <w:rPr>
          <w:rFonts w:eastAsia="Oslo Sans Office" w:cs="Oslo Sans Office"/>
          <w:lang w:eastAsia="nb-NO"/>
        </w:rPr>
        <w:t xml:space="preserve"> </w:t>
      </w:r>
      <w:r w:rsidRPr="00165A8D" w:rsidR="00FF2DF2">
        <w:rPr>
          <w:rFonts w:eastAsia="Oslo Sans Office" w:cs="Oslo Sans Office"/>
          <w:lang w:eastAsia="nb-NO"/>
        </w:rPr>
        <w:t>E</w:t>
      </w:r>
      <w:r w:rsidRPr="00165A8D">
        <w:rPr>
          <w:rFonts w:eastAsia="Oslo Sans Office" w:cs="Oslo Sans Office"/>
          <w:lang w:eastAsia="nb-NO"/>
        </w:rPr>
        <w:t xml:space="preserve">tablering av </w:t>
      </w:r>
      <w:r w:rsidRPr="00165A8D">
        <w:rPr>
          <w:rFonts w:eastAsia="Times New Roman" w:cs="Segoe UI"/>
          <w:sz w:val="21"/>
          <w:szCs w:val="21"/>
          <w:lang w:eastAsia="nb-NO"/>
        </w:rPr>
        <w:t xml:space="preserve">utslagsvask </w:t>
      </w:r>
      <w:r w:rsidRPr="00165A8D" w:rsidR="00FF2DF2">
        <w:rPr>
          <w:rFonts w:eastAsia="Times New Roman" w:cs="Segoe UI"/>
          <w:sz w:val="21"/>
          <w:szCs w:val="21"/>
          <w:lang w:eastAsia="nb-NO"/>
        </w:rPr>
        <w:t xml:space="preserve">i rustfritt </w:t>
      </w:r>
      <w:r w:rsidRPr="00165A8D">
        <w:rPr>
          <w:rFonts w:eastAsia="Times New Roman" w:cs="Segoe UI"/>
          <w:sz w:val="21"/>
          <w:szCs w:val="21"/>
          <w:lang w:eastAsia="nb-NO"/>
        </w:rPr>
        <w:t>stål</w:t>
      </w:r>
      <w:r w:rsidRPr="00165A8D" w:rsidR="00FF2DF2">
        <w:rPr>
          <w:rFonts w:eastAsia="Times New Roman" w:cs="Segoe UI"/>
          <w:sz w:val="21"/>
          <w:szCs w:val="21"/>
          <w:lang w:eastAsia="nb-NO"/>
        </w:rPr>
        <w:t xml:space="preserve"> med veggmontert armatur</w:t>
      </w:r>
      <w:r w:rsidRPr="00165A8D">
        <w:rPr>
          <w:rFonts w:eastAsia="Times New Roman" w:cs="Segoe UI"/>
          <w:sz w:val="21"/>
          <w:szCs w:val="21"/>
          <w:lang w:eastAsia="nb-NO"/>
        </w:rPr>
        <w:t xml:space="preserve"> </w:t>
      </w:r>
      <w:r w:rsidRPr="00165A8D">
        <w:rPr>
          <w:rFonts w:eastAsia="Oslo Sans Office" w:cs="Oslo Sans Office"/>
          <w:lang w:eastAsia="nb-NO"/>
        </w:rPr>
        <w:t xml:space="preserve">og vannslange på trommel </w:t>
      </w:r>
      <w:r w:rsidRPr="00165A8D" w:rsidR="00217768">
        <w:rPr>
          <w:rFonts w:eastAsia="Oslo Sans Office" w:cs="Oslo Sans Office"/>
          <w:lang w:eastAsia="nb-NO"/>
        </w:rPr>
        <w:t>i</w:t>
      </w:r>
      <w:r w:rsidRPr="00165A8D" w:rsidR="00FF2DF2">
        <w:rPr>
          <w:rFonts w:eastAsia="Oslo Sans Office" w:cs="Oslo Sans Office"/>
          <w:lang w:eastAsia="nb-NO"/>
        </w:rPr>
        <w:t xml:space="preserve"> stål</w:t>
      </w:r>
      <w:r w:rsidRPr="00165A8D" w:rsidR="004D03B1">
        <w:rPr>
          <w:rFonts w:eastAsia="Oslo Sans Office" w:cs="Oslo Sans Office"/>
          <w:lang w:eastAsia="nb-NO"/>
        </w:rPr>
        <w:t>.</w:t>
      </w:r>
      <w:r w:rsidRPr="00165A8D">
        <w:rPr>
          <w:rFonts w:eastAsia="Oslo Sans Office" w:cs="Oslo Sans Office"/>
          <w:lang w:eastAsia="nb-NO"/>
        </w:rPr>
        <w:t xml:space="preserve"> </w:t>
      </w:r>
    </w:p>
    <w:p w:rsidRPr="00165A8D" w:rsidR="00904CCB" w:rsidP="00904CCB" w:rsidRDefault="00904CCB" w14:paraId="559FD503" w14:textId="41DE2268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Etablere lagringsplass/driftstomt ved behov</w:t>
      </w:r>
      <w:r w:rsidRPr="00165A8D" w:rsidR="009043E8">
        <w:rPr>
          <w:rFonts w:eastAsia="Oslo Sans Office" w:cs="Oslo Sans Office"/>
          <w:lang w:eastAsia="nb-NO"/>
        </w:rPr>
        <w:t xml:space="preserve"> </w:t>
      </w:r>
    </w:p>
    <w:p w:rsidRPr="00165A8D" w:rsidR="00904CCB" w:rsidP="00904CCB" w:rsidRDefault="00904CCB" w14:paraId="6FBBBCE9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Etablere rutiner for varsling og loggføring og rapportering</w:t>
      </w:r>
    </w:p>
    <w:p w:rsidRPr="00165A8D" w:rsidR="00904CCB" w:rsidP="00904CCB" w:rsidRDefault="00904CCB" w14:paraId="104B3B45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Risikovurderinger</w:t>
      </w:r>
    </w:p>
    <w:p w:rsidRPr="00165A8D" w:rsidR="00904CCB" w:rsidP="00904CCB" w:rsidRDefault="00904CCB" w14:paraId="312D8D06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 xml:space="preserve">Kontroll av tilstand på anleggstomt </w:t>
      </w:r>
    </w:p>
    <w:p w:rsidRPr="00165A8D" w:rsidR="00904CCB" w:rsidP="00904CCB" w:rsidRDefault="00904CCB" w14:paraId="3B87F98B" w14:textId="51058625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Oppstartbefaring</w:t>
      </w:r>
    </w:p>
    <w:p w:rsidRPr="00165A8D" w:rsidR="00904CCB" w:rsidP="00904CCB" w:rsidRDefault="00904CCB" w14:paraId="6A7D2595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Møter, avklaringer og generell kommunikasjon (muntlig/digital)</w:t>
      </w:r>
    </w:p>
    <w:p w:rsidRPr="00165A8D" w:rsidR="00904CCB" w:rsidP="00904CCB" w:rsidRDefault="00904CCB" w14:paraId="5E17A808" w14:textId="77777777">
      <w:pPr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Befaringer for kontraktsarbeid og tilleggsarbeider</w:t>
      </w:r>
    </w:p>
    <w:p w:rsidRPr="00165A8D" w:rsidR="00904CCB" w:rsidP="00904CCB" w:rsidRDefault="00904CCB" w14:paraId="4C96321E" w14:textId="77777777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Utforming og oppfølging av fremdriftsplan for eget kontraktsarbeid og angitt rapportering</w:t>
      </w:r>
    </w:p>
    <w:p w:rsidRPr="00165A8D" w:rsidR="00904CCB" w:rsidP="00904CCB" w:rsidRDefault="00904CCB" w14:paraId="390D825D" w14:textId="77777777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Oppfølging og gjennomføring av HMS-aktiviteter for eget kontraktsarbeid</w:t>
      </w:r>
    </w:p>
    <w:p w:rsidRPr="00165A8D" w:rsidR="00904CCB" w:rsidP="00904CCB" w:rsidRDefault="00904CCB" w14:paraId="564EFEFA" w14:textId="77777777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Oppfølging av kvalitetsplan for eget kontraktsarbeid inkludert dokumentert egenkontroll, angitt rapportering og deltagelse i oppdragsgivers eventuelle kvalitetsrevisjon.</w:t>
      </w:r>
    </w:p>
    <w:p w:rsidRPr="00165A8D" w:rsidR="00904CCB" w:rsidP="00904CCB" w:rsidRDefault="00904CCB" w14:paraId="2F98AAD1" w14:textId="77777777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Deltagelse i drifts- og kontraktsmøter</w:t>
      </w:r>
    </w:p>
    <w:p w:rsidRPr="00165A8D" w:rsidR="00904CCB" w:rsidP="00904CCB" w:rsidRDefault="00904CCB" w14:paraId="0EDDE048" w14:textId="77777777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Eventuelle kostnader knyttet til håndtering og avhending av farlig avfall</w:t>
      </w:r>
    </w:p>
    <w:p w:rsidRPr="00165A8D" w:rsidR="00904CCB" w:rsidP="00904CCB" w:rsidRDefault="00904CCB" w14:paraId="70F1E127" w14:textId="77777777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Eventuelle kostnader til lagring/driftstomt</w:t>
      </w:r>
    </w:p>
    <w:p w:rsidRPr="00165A8D" w:rsidR="00904CCB" w:rsidP="00904CCB" w:rsidRDefault="00904CCB" w14:paraId="0A577B73" w14:textId="37F5A5F2">
      <w:pPr>
        <w:numPr>
          <w:ilvl w:val="0"/>
          <w:numId w:val="12"/>
        </w:num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  <w:r w:rsidRPr="00165A8D">
        <w:rPr>
          <w:rFonts w:eastAsia="Oslo Sans Office" w:cs="Oslo Sans Office"/>
          <w:lang w:eastAsia="nb-NO"/>
        </w:rPr>
        <w:t>Koordinering med arkitekt rundt designløsninger som dukker opp</w:t>
      </w:r>
    </w:p>
    <w:p w:rsidRPr="00165A8D" w:rsidR="000F1E7D" w:rsidP="000F1E7D" w:rsidRDefault="000F1E7D" w14:paraId="0CE19022" w14:textId="77777777">
      <w:p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lang w:eastAsia="nb-NO"/>
        </w:rPr>
      </w:pPr>
    </w:p>
    <w:p w:rsidRPr="00165A8D" w:rsidR="009F6BB7" w:rsidP="007D6D90" w:rsidRDefault="0067740C" w14:paraId="188D7675" w14:textId="3ED5054C">
      <w:pPr>
        <w:autoSpaceDE w:val="0"/>
        <w:autoSpaceDN w:val="0"/>
        <w:adjustRightInd w:val="0"/>
        <w:spacing w:after="0" w:line="240" w:lineRule="auto"/>
        <w:contextualSpacing/>
        <w:rPr>
          <w:rFonts w:eastAsia="Oslo Sans Office" w:cs="Oslo Sans Office"/>
          <w:b/>
          <w:bCs/>
          <w:lang w:eastAsia="nb-NO"/>
        </w:rPr>
      </w:pPr>
      <w:r w:rsidRPr="00165A8D">
        <w:rPr>
          <w:rFonts w:eastAsia="Oslo Sans Office" w:cs="Oslo Sans Office"/>
          <w:b/>
          <w:bCs/>
          <w:lang w:eastAsia="nb-NO"/>
        </w:rPr>
        <w:t xml:space="preserve">Ombruksmateriale </w:t>
      </w:r>
      <w:r w:rsidRPr="00165A8D" w:rsidR="007D6D90">
        <w:rPr>
          <w:rFonts w:eastAsia="Oslo Sans Office" w:cs="Oslo Sans Office"/>
          <w:b/>
          <w:bCs/>
          <w:lang w:eastAsia="nb-NO"/>
        </w:rPr>
        <w:br/>
      </w:r>
      <w:r w:rsidRPr="00165A8D" w:rsidR="009F6BB7">
        <w:rPr>
          <w:rFonts w:cs="Segoe UI"/>
          <w:szCs w:val="20"/>
        </w:rPr>
        <w:t>Leverandøren plikter å varsle dersom BH-leverte materialer fremstår som åpenbart uegnede eller ikke samsvarer med kontraktens forutsetninger.</w:t>
      </w:r>
    </w:p>
    <w:p w:rsidRPr="00165A8D" w:rsidR="009F6BB7" w:rsidP="009F6BB7" w:rsidRDefault="009F6BB7" w14:paraId="06062094" w14:textId="77777777">
      <w:pPr>
        <w:spacing w:after="0"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Times New Roman" w:cs="Segoe UI"/>
          <w:szCs w:val="20"/>
          <w:lang w:eastAsia="nb-NO"/>
        </w:rPr>
        <w:t xml:space="preserve">Leverandøren skal ved mottak gjennomgå og kontrollere BH-leverte ombruksmaterialer. Eventuelle innsigelser eller avvik skal meldes skriftlig til Byggherre uten ugrunnet opphold. </w:t>
      </w:r>
      <w:r w:rsidRPr="00165A8D">
        <w:rPr>
          <w:rFonts w:eastAsia="Times New Roman" w:cs="Segoe UI"/>
          <w:szCs w:val="20"/>
          <w:lang w:eastAsia="nb-NO"/>
        </w:rPr>
        <w:t>Materialer som er mottatt og ikke påklaget innen rimelig tid anses akseptert for videre bruk innenfor de forutsetninger som følger av kontrakten.</w:t>
      </w:r>
    </w:p>
    <w:p w:rsidRPr="00165A8D" w:rsidR="00DC798B" w:rsidP="009F6BB7" w:rsidRDefault="00DC798B" w14:paraId="56472C27" w14:textId="77777777">
      <w:pPr>
        <w:spacing w:after="0" w:line="300" w:lineRule="atLeast"/>
        <w:rPr>
          <w:rFonts w:eastAsia="Times New Roman" w:cs="Segoe UI"/>
          <w:szCs w:val="20"/>
          <w:lang w:eastAsia="nb-NO"/>
        </w:rPr>
      </w:pPr>
    </w:p>
    <w:p w:rsidRPr="00165A8D" w:rsidR="00691E2F" w:rsidP="00DC798B" w:rsidRDefault="00DC798B" w14:paraId="4177D14E" w14:textId="6022071A">
      <w:pPr>
        <w:spacing w:after="0"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Times New Roman" w:cs="Segoe UI"/>
          <w:szCs w:val="20"/>
          <w:lang w:eastAsia="nb-NO"/>
        </w:rPr>
        <w:t>Leverandøren</w:t>
      </w:r>
      <w:r w:rsidRPr="00165A8D" w:rsidR="004A72B4">
        <w:rPr>
          <w:rFonts w:eastAsia="Times New Roman" w:cs="Segoe UI"/>
          <w:szCs w:val="20"/>
          <w:lang w:eastAsia="nb-NO"/>
        </w:rPr>
        <w:t xml:space="preserve"> overtar ansvar for leveransen </w:t>
      </w:r>
      <w:r w:rsidRPr="00165A8D" w:rsidR="00AD40EC">
        <w:rPr>
          <w:rFonts w:eastAsia="Times New Roman" w:cs="Segoe UI"/>
          <w:szCs w:val="20"/>
          <w:lang w:eastAsia="nb-NO"/>
        </w:rPr>
        <w:t xml:space="preserve">og skal </w:t>
      </w:r>
      <w:r w:rsidRPr="00165A8D">
        <w:rPr>
          <w:rFonts w:eastAsia="Times New Roman" w:cs="Segoe UI"/>
          <w:szCs w:val="20"/>
          <w:lang w:eastAsia="nb-NO"/>
        </w:rPr>
        <w:t>sikre forsvarlig mottak, kontroll og lagring av materialene etter overtakelse.</w:t>
      </w:r>
    </w:p>
    <w:p w:rsidRPr="00165A8D" w:rsidR="00904CCB" w:rsidP="00DC798B" w:rsidRDefault="000B4755" w14:paraId="4098B8E1" w14:textId="4B60C0AD">
      <w:pPr>
        <w:spacing w:after="0" w:line="300" w:lineRule="atLeast"/>
        <w:rPr>
          <w:rFonts w:eastAsia="Times New Roman" w:cs="Segoe UI"/>
          <w:sz w:val="21"/>
          <w:szCs w:val="21"/>
          <w:lang w:eastAsia="nb-NO"/>
        </w:rPr>
      </w:pPr>
      <w:r>
        <w:rPr>
          <w:rFonts w:eastAsia="Times New Roman" w:cs="Segoe UI"/>
          <w:sz w:val="21"/>
          <w:szCs w:val="21"/>
          <w:lang w:eastAsia="nb-NO"/>
        </w:rPr>
        <w:br/>
      </w:r>
    </w:p>
    <w:p w:rsidRPr="00165A8D" w:rsidR="00904CCB" w:rsidP="00904CCB" w:rsidRDefault="00904CCB" w14:paraId="5F98B92A" w14:textId="77777777">
      <w:pPr>
        <w:pStyle w:val="Overskrift1"/>
        <w:rPr>
          <w:rFonts w:asciiTheme="minorHAnsi" w:hAnsiTheme="minorHAnsi"/>
          <w:lang w:eastAsia="nb-NO"/>
        </w:rPr>
      </w:pPr>
      <w:bookmarkStart w:name="_Toc230856546" w:id="13"/>
      <w:r w:rsidRPr="00165A8D">
        <w:rPr>
          <w:rFonts w:asciiTheme="minorHAnsi" w:hAnsiTheme="minorHAnsi"/>
          <w:lang w:eastAsia="nb-NO"/>
        </w:rPr>
        <w:t>6.</w:t>
      </w:r>
      <w:r w:rsidRPr="00165A8D">
        <w:rPr>
          <w:rFonts w:asciiTheme="minorHAnsi" w:hAnsiTheme="minorHAnsi"/>
          <w:lang w:eastAsia="nb-NO"/>
        </w:rPr>
        <w:tab/>
      </w:r>
      <w:r w:rsidRPr="00165A8D">
        <w:rPr>
          <w:rFonts w:asciiTheme="minorHAnsi" w:hAnsiTheme="minorHAnsi"/>
          <w:lang w:eastAsia="nb-NO"/>
        </w:rPr>
        <w:t>Krav til fundamentering</w:t>
      </w:r>
      <w:bookmarkEnd w:id="13"/>
    </w:p>
    <w:p w:rsidRPr="00165A8D" w:rsidR="00904CCB" w:rsidP="00904CCB" w:rsidRDefault="00870CB9" w14:paraId="2037B4CA" w14:textId="5C45F3DC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b/>
          <w:bCs/>
          <w:szCs w:val="20"/>
          <w:lang w:eastAsia="nb-NO"/>
        </w:rPr>
      </w:pPr>
      <w:r w:rsidRPr="00165A8D">
        <w:rPr>
          <w:rFonts w:eastAsia="Oslo Sans Office" w:cs="Oslo Sans Office"/>
          <w:b/>
          <w:bCs/>
          <w:szCs w:val="20"/>
          <w:lang w:eastAsia="nb-NO"/>
        </w:rPr>
        <w:t xml:space="preserve">6.1 </w:t>
      </w:r>
      <w:r w:rsidRPr="00165A8D" w:rsidR="00904CCB">
        <w:rPr>
          <w:rFonts w:eastAsia="Oslo Sans Office" w:cs="Oslo Sans Office"/>
          <w:b/>
          <w:bCs/>
          <w:szCs w:val="20"/>
          <w:lang w:eastAsia="nb-NO"/>
        </w:rPr>
        <w:t>Oppdrag</w:t>
      </w:r>
    </w:p>
    <w:p w:rsidRPr="00165A8D" w:rsidR="00904CCB" w:rsidP="00904CCB" w:rsidRDefault="002B4112" w14:paraId="141F6BB3" w14:textId="1164920D">
      <w:pPr>
        <w:keepNext/>
        <w:autoSpaceDE w:val="0"/>
        <w:autoSpaceDN w:val="0"/>
        <w:adjustRightInd w:val="0"/>
        <w:spacing w:after="0" w:line="240" w:lineRule="auto"/>
        <w:outlineLvl w:val="0"/>
        <w:rPr>
          <w:rFonts w:eastAsia="Oslo Sans Office" w:cs="Times New Roman"/>
          <w:szCs w:val="20"/>
        </w:rPr>
      </w:pPr>
      <w:bookmarkStart w:name="_Toc230856547" w:id="14"/>
      <w:r w:rsidRPr="00165A8D">
        <w:rPr>
          <w:rFonts w:eastAsia="Times New Roman" w:cs="Segoe UI"/>
          <w:szCs w:val="20"/>
          <w:lang w:eastAsia="nb-NO"/>
        </w:rPr>
        <w:t>Leverandøren har prosjekteringsansvar for fundamentering og</w:t>
      </w:r>
      <w:r w:rsidRPr="00165A8D" w:rsidR="00904CCB">
        <w:rPr>
          <w:rFonts w:eastAsia="Oslo Sans Office" w:cs="Times New Roman"/>
          <w:szCs w:val="20"/>
        </w:rPr>
        <w:t> utførelse </w:t>
      </w:r>
      <w:r w:rsidRPr="00165A8D">
        <w:rPr>
          <w:rFonts w:eastAsia="Oslo Sans Office" w:cs="Times New Roman"/>
          <w:szCs w:val="20"/>
        </w:rPr>
        <w:t xml:space="preserve">av </w:t>
      </w:r>
      <w:r w:rsidRPr="00165A8D" w:rsidR="00904CCB">
        <w:rPr>
          <w:rFonts w:eastAsia="Oslo Sans Office" w:cs="Times New Roman"/>
          <w:szCs w:val="20"/>
        </w:rPr>
        <w:t>fundament</w:t>
      </w:r>
      <w:bookmarkEnd w:id="14"/>
      <w:r w:rsidRPr="00165A8D">
        <w:rPr>
          <w:rFonts w:eastAsia="Oslo Sans Office" w:cs="Times New Roman"/>
          <w:szCs w:val="20"/>
        </w:rPr>
        <w:t>.</w:t>
      </w:r>
    </w:p>
    <w:p w:rsidRPr="00165A8D" w:rsidR="0092369A" w:rsidP="00904CCB" w:rsidRDefault="00904CCB" w14:paraId="2E2F4AF2" w14:textId="77777777">
      <w:pPr>
        <w:keepNext/>
        <w:autoSpaceDE w:val="0"/>
        <w:autoSpaceDN w:val="0"/>
        <w:adjustRightInd w:val="0"/>
        <w:spacing w:after="0" w:line="240" w:lineRule="auto"/>
        <w:outlineLvl w:val="0"/>
        <w:rPr>
          <w:rFonts w:eastAsia="Oslo Sans Office" w:cs="Times New Roman"/>
          <w:szCs w:val="20"/>
        </w:rPr>
      </w:pPr>
      <w:bookmarkStart w:name="_Toc230856548" w:id="15"/>
      <w:r w:rsidRPr="00165A8D">
        <w:rPr>
          <w:rFonts w:eastAsia="Oslo Sans Office" w:cs="Times New Roman"/>
          <w:szCs w:val="20"/>
        </w:rPr>
        <w:t>Fundamenteringsløsning skal optimaliseres for lavt materialforbruk og lavt CO2e. Det skal vurderes bruk av resirkulert tilslag i betong som likeverdig løsning, med dokumentert kvalitet iht. RIBs krav. Leverandør skal levere klimagassregnskap for fundamentposten (A1–A3), med alternativ sammenligning (resirkulert tilslag vs. referanse). </w:t>
      </w:r>
    </w:p>
    <w:p w:rsidRPr="00165A8D" w:rsidR="0092369A" w:rsidP="00904CCB" w:rsidRDefault="0092369A" w14:paraId="36574438" w14:textId="77777777">
      <w:pPr>
        <w:keepNext/>
        <w:autoSpaceDE w:val="0"/>
        <w:autoSpaceDN w:val="0"/>
        <w:adjustRightInd w:val="0"/>
        <w:spacing w:after="0" w:line="240" w:lineRule="auto"/>
        <w:outlineLvl w:val="0"/>
        <w:rPr>
          <w:rFonts w:eastAsia="Oslo Sans Office" w:cs="Times New Roman"/>
          <w:szCs w:val="20"/>
        </w:rPr>
      </w:pPr>
    </w:p>
    <w:bookmarkEnd w:id="15"/>
    <w:p w:rsidRPr="00165A8D" w:rsidR="008F07A1" w:rsidP="008F07A1" w:rsidRDefault="008F07A1" w14:paraId="31035BDD" w14:textId="77777777">
      <w:pPr>
        <w:spacing w:after="0" w:line="300" w:lineRule="atLeast"/>
        <w:rPr>
          <w:rFonts w:eastAsia="Times New Roman" w:cs="Segoe UI"/>
          <w:szCs w:val="20"/>
          <w:lang w:eastAsia="nb-NO"/>
        </w:rPr>
      </w:pPr>
      <w:r w:rsidRPr="00165A8D">
        <w:rPr>
          <w:rFonts w:eastAsia="Times New Roman" w:cs="Segoe UI"/>
          <w:szCs w:val="20"/>
          <w:lang w:eastAsia="nb-NO"/>
        </w:rPr>
        <w:t xml:space="preserve">Fundamentering skal prosjekteres og utføres i samsvar med geotekniske forutsetninger, </w:t>
      </w:r>
      <w:proofErr w:type="spellStart"/>
      <w:r w:rsidRPr="00165A8D">
        <w:rPr>
          <w:rFonts w:eastAsia="Times New Roman" w:cs="Segoe UI"/>
          <w:szCs w:val="20"/>
          <w:lang w:eastAsia="nb-NO"/>
        </w:rPr>
        <w:t>RIBs</w:t>
      </w:r>
      <w:proofErr w:type="spellEnd"/>
      <w:r w:rsidRPr="00165A8D">
        <w:rPr>
          <w:rFonts w:eastAsia="Times New Roman" w:cs="Segoe UI"/>
          <w:szCs w:val="20"/>
          <w:lang w:eastAsia="nb-NO"/>
        </w:rPr>
        <w:t xml:space="preserve"> beregningsgrunnlag, TEK17 og gjeldende krav til frostfri fundamentering.</w:t>
      </w:r>
    </w:p>
    <w:p w:rsidRPr="00165A8D" w:rsidR="00904CCB" w:rsidP="00904CCB" w:rsidRDefault="00904CCB" w14:paraId="2A56041C" w14:textId="77777777">
      <w:pPr>
        <w:keepNext/>
        <w:autoSpaceDE w:val="0"/>
        <w:autoSpaceDN w:val="0"/>
        <w:adjustRightInd w:val="0"/>
        <w:spacing w:after="0" w:line="240" w:lineRule="auto"/>
        <w:outlineLvl w:val="0"/>
        <w:rPr>
          <w:rFonts w:eastAsia="Oslo Sans Office" w:cs="Times New Roman"/>
          <w:szCs w:val="20"/>
        </w:rPr>
      </w:pPr>
    </w:p>
    <w:p w:rsidRPr="00165A8D" w:rsidR="00904CCB" w:rsidP="008D2285" w:rsidRDefault="0067514F" w14:paraId="78A75F54" w14:textId="5C924262">
      <w:pPr>
        <w:keepNext/>
        <w:autoSpaceDE w:val="0"/>
        <w:autoSpaceDN w:val="0"/>
        <w:adjustRightInd w:val="0"/>
        <w:spacing w:after="0" w:line="240" w:lineRule="auto"/>
        <w:outlineLvl w:val="0"/>
        <w:rPr>
          <w:rFonts w:eastAsia="Arial Nova" w:cs="Arial Nova"/>
          <w:szCs w:val="20"/>
        </w:rPr>
      </w:pPr>
      <w:r w:rsidRPr="00165A8D">
        <w:rPr>
          <w:rFonts w:eastAsia="Arial Nova" w:cs="Arial Nova"/>
          <w:szCs w:val="20"/>
        </w:rPr>
        <w:t xml:space="preserve">Se </w:t>
      </w:r>
      <w:r w:rsidRPr="00165A8D" w:rsidR="005413F9">
        <w:rPr>
          <w:rFonts w:eastAsia="Arial Nova" w:cs="Arial Nova"/>
          <w:szCs w:val="20"/>
        </w:rPr>
        <w:t>Bila</w:t>
      </w:r>
      <w:r w:rsidRPr="00165A8D" w:rsidR="00EB51DB">
        <w:rPr>
          <w:rFonts w:eastAsia="Arial Nova" w:cs="Arial Nova"/>
          <w:szCs w:val="20"/>
        </w:rPr>
        <w:t>gsliste</w:t>
      </w:r>
      <w:r w:rsidRPr="00165A8D" w:rsidR="00DB53FD">
        <w:rPr>
          <w:rFonts w:eastAsia="Arial Nova" w:cs="Arial Nova"/>
          <w:szCs w:val="20"/>
        </w:rPr>
        <w:t>.</w:t>
      </w:r>
      <w:r w:rsidRPr="00165A8D" w:rsidR="00EB51DB">
        <w:rPr>
          <w:rFonts w:eastAsia="Arial Nova" w:cs="Arial Nova"/>
          <w:szCs w:val="20"/>
        </w:rPr>
        <w:t xml:space="preserve"> </w:t>
      </w:r>
    </w:p>
    <w:p w:rsidRPr="00165A8D" w:rsidR="00EB51DB" w:rsidP="008D2285" w:rsidRDefault="00EB51DB" w14:paraId="0BF882B9" w14:textId="77777777">
      <w:pPr>
        <w:keepNext/>
        <w:autoSpaceDE w:val="0"/>
        <w:autoSpaceDN w:val="0"/>
        <w:adjustRightInd w:val="0"/>
        <w:spacing w:after="0" w:line="240" w:lineRule="auto"/>
        <w:outlineLvl w:val="0"/>
        <w:rPr>
          <w:rFonts w:eastAsia="Oslo Sans Office" w:cs="Times New Roman"/>
          <w:b/>
          <w:bCs/>
          <w:szCs w:val="20"/>
        </w:rPr>
      </w:pPr>
    </w:p>
    <w:p w:rsidRPr="00165A8D" w:rsidR="00904CCB" w:rsidP="00904CCB" w:rsidRDefault="00820DDE" w14:paraId="48010663" w14:textId="19388133">
      <w:pPr>
        <w:keepNext/>
        <w:autoSpaceDE w:val="0"/>
        <w:autoSpaceDN w:val="0"/>
        <w:adjustRightInd w:val="0"/>
        <w:spacing w:after="0" w:line="257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  <w:bookmarkStart w:name="_Toc230856550" w:id="16"/>
      <w:r w:rsidRPr="00165A8D">
        <w:rPr>
          <w:rFonts w:eastAsia="Oslo Sans Office" w:cs="Oslo Sans Office"/>
          <w:b/>
          <w:bCs/>
          <w:szCs w:val="20"/>
          <w:lang w:eastAsia="nb-NO"/>
        </w:rPr>
        <w:t xml:space="preserve">6.2 </w:t>
      </w:r>
      <w:r w:rsidRPr="00165A8D" w:rsidR="00904CCB">
        <w:rPr>
          <w:rFonts w:eastAsia="Oslo Sans Office" w:cs="Oslo Sans Office"/>
          <w:b/>
          <w:bCs/>
          <w:szCs w:val="20"/>
          <w:lang w:eastAsia="nb-NO"/>
        </w:rPr>
        <w:t>Eksisterende ledninger og kabler</w:t>
      </w:r>
      <w:bookmarkEnd w:id="16"/>
    </w:p>
    <w:p w:rsidRPr="00165A8D" w:rsidR="00904CCB" w:rsidP="00861D08" w:rsidRDefault="00904CCB" w14:paraId="085011C6" w14:textId="59CC809E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Det er leverandørens fulle ansvar å få påvist nøyaktig beliggenhet av kabler og ledninger for utførelse av kontraktsarbeid og tilleggsarbeid. Det skal sørges for kabelpåvisning, og </w:t>
      </w:r>
      <w:r w:rsidRPr="00165A8D" w:rsidR="00EA13D5">
        <w:rPr>
          <w:rFonts w:eastAsia="Oslo Sans Office" w:cs="Oslo Sans Office"/>
          <w:szCs w:val="20"/>
          <w:lang w:eastAsia="nb-NO"/>
        </w:rPr>
        <w:t xml:space="preserve">gravemeling </w:t>
      </w:r>
      <w:r w:rsidRPr="00165A8D">
        <w:rPr>
          <w:rFonts w:eastAsia="Oslo Sans Office" w:cs="Oslo Sans Office"/>
          <w:szCs w:val="20"/>
          <w:lang w:eastAsia="nb-NO"/>
        </w:rPr>
        <w:t>ved behov. Likeledes er det Leverandørens fulle ansvar å sikre alle kabler og ledninger forsvarlig. Eventuelle kostnader knyttet til dette inkluderes i enhetspriser for aktuelle poster og tilleggsarbeider.</w:t>
      </w:r>
      <w:r w:rsidR="000B4755">
        <w:rPr>
          <w:rFonts w:eastAsia="Oslo Sans Office" w:cs="Oslo Sans Office"/>
          <w:szCs w:val="20"/>
          <w:lang w:eastAsia="nb-NO"/>
        </w:rPr>
        <w:br/>
      </w:r>
    </w:p>
    <w:p w:rsidRPr="00165A8D" w:rsidR="00C24E04" w:rsidP="00861D08" w:rsidRDefault="00C24E04" w14:paraId="2A630666" w14:textId="77777777">
      <w:pPr>
        <w:autoSpaceDE w:val="0"/>
        <w:autoSpaceDN w:val="0"/>
        <w:adjustRightInd w:val="0"/>
        <w:spacing w:after="0" w:line="240" w:lineRule="auto"/>
        <w:rPr>
          <w:rFonts w:eastAsia="Oslo Sans Office" w:cs="Oslo Sans Office"/>
          <w:szCs w:val="20"/>
          <w:lang w:eastAsia="nb-NO"/>
        </w:rPr>
      </w:pPr>
    </w:p>
    <w:p w:rsidRPr="00165A8D" w:rsidR="00904CCB" w:rsidP="00E45D76" w:rsidRDefault="00904CCB" w14:paraId="52E8A646" w14:textId="46BBA4F4">
      <w:pPr>
        <w:pStyle w:val="Overskrift1"/>
        <w:rPr>
          <w:rFonts w:cs="Oslo Sans Office" w:asciiTheme="minorHAnsi" w:hAnsiTheme="minorHAnsi"/>
          <w:szCs w:val="28"/>
          <w:lang w:eastAsia="nb-NO"/>
        </w:rPr>
      </w:pPr>
      <w:bookmarkStart w:name="_Toc230856551" w:id="17"/>
      <w:r w:rsidRPr="00165A8D">
        <w:rPr>
          <w:rFonts w:cs="Oslo Sans Office" w:asciiTheme="minorHAnsi" w:hAnsiTheme="minorHAnsi"/>
          <w:szCs w:val="28"/>
          <w:lang w:eastAsia="nb-NO"/>
        </w:rPr>
        <w:t>7.</w:t>
      </w:r>
      <w:r w:rsidRPr="00165A8D">
        <w:rPr>
          <w:rFonts w:cs="Oslo Sans Office" w:asciiTheme="minorHAnsi" w:hAnsiTheme="minorHAnsi"/>
          <w:szCs w:val="28"/>
          <w:lang w:eastAsia="nb-NO"/>
        </w:rPr>
        <w:tab/>
      </w:r>
      <w:r w:rsidRPr="00165A8D">
        <w:rPr>
          <w:rFonts w:cs="Oslo Sans Office" w:asciiTheme="minorHAnsi" w:hAnsiTheme="minorHAnsi"/>
          <w:szCs w:val="28"/>
          <w:lang w:eastAsia="nb-NO"/>
        </w:rPr>
        <w:t>Krav til konstruksjon og overflater</w:t>
      </w:r>
      <w:bookmarkEnd w:id="17"/>
    </w:p>
    <w:p w:rsidRPr="00165A8D" w:rsidR="00685CAE" w:rsidP="00685CAE" w:rsidRDefault="005F6AA9" w14:paraId="1EAE0FA5" w14:textId="0B6D3A29">
      <w:pPr>
        <w:spacing w:line="300" w:lineRule="atLeast"/>
        <w:rPr>
          <w:rFonts w:ascii="Oslo Sans Office" w:hAnsi="Oslo Sans Office" w:eastAsia="Oslo Sans Office" w:cs="Oslo Sans Office"/>
          <w:szCs w:val="20"/>
          <w:lang w:eastAsia="nb-NO"/>
        </w:rPr>
      </w:pPr>
      <w:r w:rsidRPr="00165A8D">
        <w:rPr>
          <w:rFonts w:eastAsia="Oslo Sans Office" w:cs="Times New Roman"/>
          <w:b/>
          <w:bCs/>
          <w:szCs w:val="20"/>
        </w:rPr>
        <w:t xml:space="preserve">7.1 </w:t>
      </w:r>
      <w:r w:rsidRPr="00165A8D" w:rsidR="00904CCB">
        <w:rPr>
          <w:rFonts w:eastAsia="Oslo Sans Office" w:cs="Times New Roman"/>
          <w:b/>
          <w:bCs/>
          <w:szCs w:val="20"/>
        </w:rPr>
        <w:t>Primærstruktur</w:t>
      </w:r>
      <w:r w:rsidR="00904CCB">
        <w:br/>
      </w:r>
      <w:r w:rsidRPr="0E2C4E70" w:rsidR="00685CAE">
        <w:rPr>
          <w:rFonts w:ascii="Oslo Sans Office" w:hAnsi="Oslo Sans Office" w:eastAsia="Oslo Sans Office" w:cs="Oslo Sans Office"/>
          <w:szCs w:val="20"/>
          <w:lang w:eastAsia="nb-NO"/>
        </w:rPr>
        <w:t xml:space="preserve">Konstruksjonen skal oppføres i samsvar med vedlagte tegninger, detaljer og statiske beregninger. Konstruksjonen består av en kombinasjon av ombruksmateriale fra norsk konstruksjonsvirke og </w:t>
      </w:r>
      <w:proofErr w:type="spellStart"/>
      <w:r w:rsidRPr="0E2C4E70" w:rsidR="00685CAE">
        <w:rPr>
          <w:rFonts w:ascii="Oslo Sans Office" w:hAnsi="Oslo Sans Office" w:eastAsia="Oslo Sans Office" w:cs="Oslo Sans Office"/>
          <w:szCs w:val="20"/>
          <w:lang w:eastAsia="nb-NO"/>
        </w:rPr>
        <w:t>ombrukte</w:t>
      </w:r>
      <w:proofErr w:type="spellEnd"/>
      <w:r w:rsidRPr="0E2C4E70" w:rsidR="00685CAE">
        <w:rPr>
          <w:rFonts w:ascii="Oslo Sans Office" w:hAnsi="Oslo Sans Office" w:eastAsia="Oslo Sans Office" w:cs="Oslo Sans Office"/>
          <w:szCs w:val="20"/>
          <w:lang w:eastAsia="nb-NO"/>
        </w:rPr>
        <w:t xml:space="preserve"> </w:t>
      </w:r>
      <w:proofErr w:type="spellStart"/>
      <w:r w:rsidRPr="0E2C4E70" w:rsidR="00685CAE">
        <w:rPr>
          <w:rFonts w:ascii="Oslo Sans Office" w:hAnsi="Oslo Sans Office" w:eastAsia="Oslo Sans Office" w:cs="Oslo Sans Office"/>
          <w:szCs w:val="20"/>
          <w:lang w:eastAsia="nb-NO"/>
        </w:rPr>
        <w:t>treelementer</w:t>
      </w:r>
      <w:proofErr w:type="spellEnd"/>
      <w:r w:rsidRPr="0E2C4E70" w:rsidR="00685CAE">
        <w:rPr>
          <w:rFonts w:ascii="Oslo Sans Office" w:hAnsi="Oslo Sans Office" w:eastAsia="Oslo Sans Office" w:cs="Oslo Sans Office"/>
          <w:szCs w:val="20"/>
          <w:lang w:eastAsia="nb-NO"/>
        </w:rPr>
        <w:t xml:space="preserve"> fra Japanhuset.</w:t>
      </w:r>
    </w:p>
    <w:p w:rsidRPr="00165A8D" w:rsidR="00433C82" w:rsidP="00433C82" w:rsidRDefault="00E45D76" w14:paraId="558C1467" w14:textId="3345A91A">
      <w:p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>Oppdragsgiver prosjekteringsgrunnlag foreligger i:</w:t>
      </w:r>
    </w:p>
    <w:p w:rsidRPr="00165A8D" w:rsidR="00433C82" w:rsidP="00BA7CD6" w:rsidRDefault="00E45D76" w14:paraId="279FBDE9" w14:textId="61218911">
      <w:pPr>
        <w:numPr>
          <w:ilvl w:val="0"/>
          <w:numId w:val="37"/>
        </w:num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>T</w:t>
      </w:r>
      <w:r w:rsidRPr="0E2C4E70" w:rsidR="00433C82">
        <w:rPr>
          <w:rFonts w:ascii="Oslo Sans Office" w:hAnsi="Oslo Sans Office" w:eastAsia="Oslo Sans Office" w:cs="Oslo Sans Office"/>
          <w:szCs w:val="20"/>
          <w:lang w:eastAsia="nb-NO"/>
        </w:rPr>
        <w:t>egninger</w:t>
      </w: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 xml:space="preserve"> </w:t>
      </w:r>
      <w:r w:rsidRPr="0E2C4E70" w:rsidR="00BA7CD6">
        <w:rPr>
          <w:rFonts w:ascii="Oslo Sans Office" w:hAnsi="Oslo Sans Office" w:eastAsia="Oslo Sans Office" w:cs="Oslo Sans Office"/>
          <w:szCs w:val="20"/>
          <w:lang w:eastAsia="nb-NO"/>
        </w:rPr>
        <w:t xml:space="preserve">og detaljer </w:t>
      </w:r>
      <w:r w:rsidRPr="0E2C4E70" w:rsidR="00223BD3">
        <w:rPr>
          <w:rFonts w:ascii="Oslo Sans Office" w:hAnsi="Oslo Sans Office" w:eastAsia="Oslo Sans Office" w:cs="Oslo Sans Office"/>
          <w:szCs w:val="20"/>
          <w:lang w:eastAsia="nb-NO"/>
        </w:rPr>
        <w:t xml:space="preserve">fra </w:t>
      </w:r>
      <w:r w:rsidRPr="0E2C4E70" w:rsidR="006E4D37">
        <w:rPr>
          <w:rFonts w:ascii="Oslo Sans Office" w:hAnsi="Oslo Sans Office" w:eastAsia="Oslo Sans Office" w:cs="Oslo Sans Office"/>
          <w:szCs w:val="20"/>
          <w:lang w:eastAsia="nb-NO"/>
        </w:rPr>
        <w:t>arkitekt og byggeteknisk rådgiver RIB</w:t>
      </w:r>
    </w:p>
    <w:p w:rsidR="00904CCB" w:rsidP="00642465" w:rsidRDefault="00E45D76" w14:paraId="1E49BE87" w14:textId="6D827FEE">
      <w:pPr>
        <w:numPr>
          <w:ilvl w:val="0"/>
          <w:numId w:val="37"/>
        </w:num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>S</w:t>
      </w:r>
      <w:r w:rsidRPr="0E2C4E70" w:rsidR="00433C82">
        <w:rPr>
          <w:rFonts w:ascii="Oslo Sans Office" w:hAnsi="Oslo Sans Office" w:eastAsia="Oslo Sans Office" w:cs="Oslo Sans Office"/>
          <w:szCs w:val="20"/>
          <w:lang w:eastAsia="nb-NO"/>
        </w:rPr>
        <w:t>tatiske beregninger</w:t>
      </w: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 xml:space="preserve"> </w:t>
      </w:r>
      <w:r w:rsidRPr="0E2C4E70" w:rsidR="00BA7CD6">
        <w:rPr>
          <w:rFonts w:ascii="Oslo Sans Office" w:hAnsi="Oslo Sans Office" w:eastAsia="Oslo Sans Office" w:cs="Oslo Sans Office"/>
          <w:szCs w:val="20"/>
          <w:lang w:eastAsia="nb-NO"/>
        </w:rPr>
        <w:t>fra RIB</w:t>
      </w:r>
    </w:p>
    <w:p w:rsidRPr="00165A8D" w:rsidR="00035255" w:rsidP="00035255" w:rsidRDefault="00035255" w14:paraId="021A9B1B" w14:textId="77777777">
      <w:pPr>
        <w:spacing w:before="100" w:beforeAutospacing="1" w:after="100" w:afterAutospacing="1" w:line="300" w:lineRule="atLeast"/>
        <w:ind w:left="720"/>
        <w:rPr>
          <w:rFonts w:ascii="Oslo Sans Office" w:hAnsi="Oslo Sans Office" w:eastAsia="Oslo Sans Office" w:cs="Oslo Sans Office"/>
          <w:szCs w:val="20"/>
          <w:lang w:eastAsia="nb-NO"/>
        </w:rPr>
      </w:pPr>
    </w:p>
    <w:p w:rsidRPr="00165A8D" w:rsidR="00904CCB" w:rsidP="00904CCB" w:rsidRDefault="005F6AA9" w14:paraId="5FF0CF80" w14:textId="669CB2C8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b/>
          <w:color w:val="000000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7.</w:t>
      </w:r>
      <w:r w:rsidRPr="0E2C4E70" w:rsidR="008518A9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2</w:t>
      </w:r>
      <w:r w:rsidRPr="0E2C4E70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 xml:space="preserve"> </w:t>
      </w:r>
      <w:r w:rsidRPr="0E2C4E70" w:rsidR="00904CCB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Farlige stoffer</w:t>
      </w:r>
    </w:p>
    <w:p w:rsidRPr="00165A8D" w:rsidR="00904CCB" w:rsidP="00904CCB" w:rsidRDefault="00904CCB" w14:paraId="28603BCF" w14:textId="156F0A16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color w:val="000000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Produkter som inneholder stoffer på Miljødirektoratets prioritetsliste og kandidatliste (REACH) skal ikke benyttes. Produkter skal ha komplette sikkerhetsdatablad på norsk som kan </w:t>
      </w:r>
      <w:proofErr w:type="gramStart"/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forevises</w:t>
      </w:r>
      <w:proofErr w:type="gramEnd"/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 oppdragsgiver på forespørsel. Substitusjonsvurderinger kan gjøres og godkjennes av oppdragsgiver i en </w:t>
      </w:r>
      <w:proofErr w:type="spellStart"/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fravikssøknad</w:t>
      </w:r>
      <w:proofErr w:type="spellEnd"/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. </w:t>
      </w:r>
      <w:r w:rsidR="000B4755">
        <w:br/>
      </w:r>
    </w:p>
    <w:p w:rsidRPr="00165A8D" w:rsidR="00904CCB" w:rsidP="00904CCB" w:rsidRDefault="005F6AA9" w14:paraId="0EE330E5" w14:textId="2C9FB082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b/>
          <w:color w:val="000000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7.</w:t>
      </w:r>
      <w:r w:rsidRPr="0E2C4E70" w:rsidR="00090F28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3</w:t>
      </w:r>
      <w:r w:rsidRPr="0E2C4E70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 xml:space="preserve"> </w:t>
      </w:r>
      <w:r w:rsidRPr="0E2C4E70" w:rsidR="00904CCB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Elektro</w:t>
      </w:r>
    </w:p>
    <w:p w:rsidRPr="00165A8D" w:rsidR="00904CCB" w:rsidP="00904CCB" w:rsidRDefault="00904CCB" w14:paraId="38C90C7F" w14:textId="77777777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color w:val="000000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Relevante NEK-standarder skal følges, med de krav som defineres for tilbygget.</w:t>
      </w:r>
    </w:p>
    <w:p w:rsidRPr="00165A8D" w:rsidR="00904CCB" w:rsidP="00904CCB" w:rsidRDefault="00904CCB" w14:paraId="25B8D5F7" w14:textId="77777777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color w:val="000000"/>
          <w:szCs w:val="20"/>
          <w:lang w:eastAsia="nb-NO"/>
        </w:rPr>
      </w:pPr>
    </w:p>
    <w:p w:rsidRPr="00165A8D" w:rsidR="001A713B" w:rsidP="001A713B" w:rsidRDefault="001A713B" w14:paraId="00EDA0AF" w14:textId="57AB3B12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color w:val="000000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Det skal </w:t>
      </w:r>
      <w:r w:rsidRPr="0E2C4E70" w:rsidR="00086F62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legges </w:t>
      </w: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>strømtilførsel frem til belysningspunkter</w:t>
      </w:r>
      <w:r w:rsidRPr="0E2C4E70" w:rsidR="00086F62">
        <w:rPr>
          <w:rFonts w:ascii="Oslo Sans Office" w:hAnsi="Oslo Sans Office" w:eastAsia="Oslo Sans Office" w:cs="Oslo Sans Office"/>
          <w:szCs w:val="20"/>
          <w:lang w:eastAsia="nb-NO"/>
        </w:rPr>
        <w:t>, etter tegning, se vedlagte tegningsliste</w:t>
      </w:r>
    </w:p>
    <w:p w:rsidRPr="00165A8D" w:rsidR="00843C59" w:rsidP="009A3918" w:rsidRDefault="00904CCB" w14:paraId="229FB844" w14:textId="77777777">
      <w:p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Fordelingskurser skal sikres iht. NEK 400</w:t>
      </w:r>
      <w:r w:rsidRPr="0E2C4E70" w:rsidR="00403B4D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 med minimum 16 A</w:t>
      </w: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. </w:t>
      </w:r>
    </w:p>
    <w:p w:rsidRPr="00165A8D" w:rsidR="008C5633" w:rsidP="008C5633" w:rsidRDefault="008C5633" w14:paraId="45E1CEC1" w14:textId="71764F93">
      <w:pPr>
        <w:spacing w:after="0" w:line="300" w:lineRule="atLeast"/>
        <w:rPr>
          <w:rFonts w:ascii="Oslo Sans Office" w:hAnsi="Oslo Sans Office" w:eastAsia="Oslo Sans Office" w:cs="Oslo Sans Office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szCs w:val="20"/>
          <w:lang w:eastAsia="nb-NO"/>
        </w:rPr>
        <w:t>Det skal monteres 8 doble stikkontakter i hver etasje, samt én dobbel stikkontakt i tilleggsetasjen, jf. vedlagte tegninger.</w:t>
      </w:r>
      <w:r w:rsidR="00890211">
        <w:br/>
      </w:r>
    </w:p>
    <w:p w:rsidRPr="00165A8D" w:rsidR="00755D09" w:rsidP="00CE227B" w:rsidRDefault="00363F62" w14:paraId="23FBCF8E" w14:textId="59535776">
      <w:pPr>
        <w:suppressAutoHyphens/>
        <w:autoSpaceDN w:val="0"/>
        <w:spacing w:after="0" w:line="240" w:lineRule="auto"/>
        <w:rPr>
          <w:rFonts w:ascii="Oslo Sans Office" w:hAnsi="Oslo Sans Office" w:eastAsia="Oslo Sans Office" w:cs="Oslo Sans Office"/>
          <w:color w:val="000000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Stikk i utsatte områder skal beskyttes mot påkjørsel/hærverk av for eksempel flytting av møbler. </w:t>
      </w:r>
    </w:p>
    <w:p w:rsidRPr="00165A8D" w:rsidR="00797F4D" w:rsidP="00347D29" w:rsidRDefault="005F6AA9" w14:paraId="14066643" w14:textId="50187BBA">
      <w:p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7.</w:t>
      </w:r>
      <w:r w:rsidRPr="0E2C4E70" w:rsidR="00D9729E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4</w:t>
      </w:r>
      <w:r w:rsidRPr="0E2C4E70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 xml:space="preserve"> </w:t>
      </w:r>
      <w:r w:rsidRPr="0E2C4E70" w:rsidR="00D7386C">
        <w:rPr>
          <w:rFonts w:ascii="Oslo Sans Office" w:hAnsi="Oslo Sans Office" w:eastAsia="Oslo Sans Office" w:cs="Oslo Sans Office"/>
          <w:b/>
          <w:color w:val="000000" w:themeColor="text1"/>
          <w:szCs w:val="20"/>
          <w:lang w:eastAsia="nb-NO"/>
        </w:rPr>
        <w:t>VVS</w:t>
      </w:r>
      <w:r w:rsidR="0006087C">
        <w:br/>
      </w:r>
      <w:r w:rsidRPr="0E2C4E70" w:rsidR="00347D29">
        <w:rPr>
          <w:rFonts w:ascii="Oslo Sans Office" w:hAnsi="Oslo Sans Office" w:eastAsia="Oslo Sans Office" w:cs="Oslo Sans Office"/>
          <w:szCs w:val="20"/>
          <w:lang w:eastAsia="nb-NO"/>
        </w:rPr>
        <w:t xml:space="preserve">Utslagsvask i rustfritt stål med veggmontert armatur </w:t>
      </w:r>
      <w:r w:rsidRPr="0E2C4E70" w:rsidR="00D67DEA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i 1. et</w:t>
      </w:r>
      <w:r w:rsidRPr="0E2C4E70" w:rsidR="002F3FD2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asje</w:t>
      </w:r>
      <w:r w:rsidRPr="0E2C4E70" w:rsidR="00D90EFF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 </w:t>
      </w:r>
      <w:r w:rsidRPr="0E2C4E70" w:rsidR="00E62239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mot veggen til Grendehuset. </w:t>
      </w:r>
      <w:r w:rsidRPr="0E2C4E70" w:rsidR="00D90EFF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Vann</w:t>
      </w:r>
      <w:r w:rsidRPr="0E2C4E70" w:rsidR="003B73E6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rør legges fra </w:t>
      </w:r>
      <w:r w:rsidRPr="0E2C4E70" w:rsidR="00740C9D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HC toalett </w:t>
      </w:r>
      <w:r w:rsidRPr="0E2C4E70" w:rsidR="004247FC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i Grendehuset og avløpsrør ligger i kjeller under Grendehus. </w:t>
      </w:r>
    </w:p>
    <w:p w:rsidRPr="00165A8D" w:rsidR="007F459B" w:rsidP="00347D29" w:rsidRDefault="009850B7" w14:paraId="388D5350" w14:textId="6FC4F0B5">
      <w:p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Det skal også etableres en </w:t>
      </w:r>
      <w:r w:rsidRPr="0E2C4E70" w:rsidR="00BB175E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vannslange </w:t>
      </w:r>
      <w:r w:rsidRPr="0E2C4E70" w:rsidR="007A0EAA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med solid trommel i stål, for bruk til</w:t>
      </w:r>
      <w:r w:rsidRPr="0E2C4E70" w:rsidR="00797F4D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 vanning </w:t>
      </w:r>
      <w:r w:rsidRPr="0E2C4E70" w:rsidR="00E33522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i uteområdet. </w:t>
      </w:r>
      <w:r w:rsidRPr="0E2C4E70" w:rsidR="008B75C4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 </w:t>
      </w:r>
    </w:p>
    <w:p w:rsidRPr="00165A8D" w:rsidR="00CF2A65" w:rsidP="00347D29" w:rsidRDefault="00CF2A65" w14:paraId="67E96A13" w14:textId="7BFB4440">
      <w:pPr>
        <w:spacing w:before="100" w:beforeAutospacing="1" w:after="100" w:afterAutospacing="1" w:line="300" w:lineRule="atLeast"/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</w:pPr>
      <w:r w:rsidRPr="0E2C4E70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Naturlig ventilasjon </w:t>
      </w:r>
      <w:r w:rsidRPr="0E2C4E70" w:rsidR="00917CA4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– 4 stk</w:t>
      </w:r>
      <w:r w:rsidRPr="0E2C4E70" w:rsidR="00890211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>.</w:t>
      </w:r>
      <w:r w:rsidRPr="0E2C4E70" w:rsidR="00917CA4">
        <w:rPr>
          <w:rFonts w:ascii="Oslo Sans Office" w:hAnsi="Oslo Sans Office" w:eastAsia="Oslo Sans Office" w:cs="Oslo Sans Office"/>
          <w:color w:val="000000" w:themeColor="text1"/>
          <w:szCs w:val="20"/>
          <w:lang w:eastAsia="nb-NO"/>
        </w:rPr>
        <w:t xml:space="preserve"> 20x20 cm klaffventiler med snor. </w:t>
      </w:r>
    </w:p>
    <w:p w:rsidRPr="00035255" w:rsidR="466E5139" w:rsidP="0CF69E42" w:rsidRDefault="401E9FCD" w14:paraId="01B658DF" w14:textId="09ED53CC">
      <w:pPr>
        <w:spacing w:beforeAutospacing="on" w:afterAutospacing="on" w:line="300" w:lineRule="atLeast"/>
        <w:rPr>
          <w:rFonts w:ascii="Oslo Sans Office" w:hAnsi="Oslo Sans Office" w:eastAsia="Oslo Sans Office" w:cs="Oslo Sans Office"/>
          <w:b w:val="1"/>
          <w:bCs w:val="1"/>
          <w:color w:val="000000" w:themeColor="text1"/>
          <w:lang w:eastAsia="nb-NO"/>
        </w:rPr>
      </w:pPr>
      <w:r w:rsidRPr="0CF69E42" w:rsidR="401E9FCD">
        <w:rPr>
          <w:rFonts w:ascii="Oslo Sans Office" w:hAnsi="Oslo Sans Office" w:eastAsia="Oslo Sans Office" w:cs="Oslo Sans Office"/>
          <w:b w:val="1"/>
          <w:bCs w:val="1"/>
          <w:color w:val="000000" w:themeColor="text1" w:themeTint="FF" w:themeShade="FF"/>
          <w:lang w:eastAsia="nb-NO"/>
        </w:rPr>
        <w:t xml:space="preserve">7.5 </w:t>
      </w:r>
      <w:r w:rsidRPr="0CF69E42" w:rsidR="466E5139">
        <w:rPr>
          <w:rFonts w:ascii="Oslo Sans Office" w:hAnsi="Oslo Sans Office" w:eastAsia="Oslo Sans Office" w:cs="Oslo Sans Office"/>
          <w:b w:val="1"/>
          <w:bCs w:val="1"/>
          <w:color w:val="000000" w:themeColor="text1" w:themeTint="FF" w:themeShade="FF"/>
          <w:lang w:eastAsia="nb-NO"/>
        </w:rPr>
        <w:t xml:space="preserve">Blikkenslagerarbeid/overvann </w:t>
      </w:r>
      <w:r>
        <w:br/>
      </w:r>
      <w:r w:rsidRPr="0CF69E42" w:rsidR="466E5139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Det skal utføres blikkenslagerarbeid på taket og rundt tilleggsetasje. Det inkluderer takrenner</w:t>
      </w:r>
      <w:r w:rsidRPr="0CF69E42" w:rsidR="1123D6E4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, snøfangere</w:t>
      </w:r>
      <w:r w:rsidRPr="0CF69E42" w:rsidR="466E5139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 xml:space="preserve"> og nedløpsrør som skal føres ut til nedbør</w:t>
      </w:r>
      <w:r w:rsidRPr="0CF69E42" w:rsidR="1FB09B87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s</w:t>
      </w:r>
      <w:r w:rsidRPr="0CF69E42" w:rsidR="466E5139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bed</w:t>
      </w:r>
      <w:r w:rsidRPr="0CF69E42" w:rsidR="70B154D8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d</w:t>
      </w:r>
      <w:r w:rsidRPr="0CF69E42" w:rsidR="466E5139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 xml:space="preserve">. </w:t>
      </w:r>
      <w:r w:rsidRPr="0CF69E42" w:rsidR="466E5139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Nedbørsbed</w:t>
      </w:r>
      <w:r w:rsidRPr="0CF69E42" w:rsidR="0C2951A5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>d</w:t>
      </w:r>
      <w:r w:rsidRPr="0CF69E42" w:rsidR="466E5139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 xml:space="preserve"> er ikke en del a</w:t>
      </w:r>
      <w:r w:rsidRPr="0CF69E42" w:rsidR="36085152">
        <w:rPr>
          <w:rFonts w:ascii="Oslo Sans Office" w:hAnsi="Oslo Sans Office" w:eastAsia="Oslo Sans Office" w:cs="Oslo Sans Office"/>
          <w:color w:val="000000" w:themeColor="text1" w:themeTint="FF" w:themeShade="FF"/>
          <w:lang w:eastAsia="nb-NO"/>
        </w:rPr>
        <w:t xml:space="preserve">v oppdraget. </w:t>
      </w:r>
    </w:p>
    <w:p w:rsidRPr="00165A8D" w:rsidR="009506F2" w:rsidP="418E683D" w:rsidRDefault="00E33522" w14:paraId="06FBD1C2" w14:textId="55B11CF0">
      <w:pPr>
        <w:keepNext w:val="1"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</w:pPr>
      <w:r w:rsidRPr="0CF69E42" w:rsidR="00E33522">
        <w:rPr>
          <w:rFonts w:ascii="Oslo Sans Office" w:hAnsi="Oslo Sans Office" w:eastAsia="Oslo Sans Office" w:cs="Oslo Sans Office"/>
          <w:b w:val="1"/>
          <w:bCs w:val="1"/>
          <w:lang w:eastAsia="nb-NO"/>
        </w:rPr>
        <w:t>7.</w:t>
      </w:r>
      <w:r w:rsidRPr="0CF69E42" w:rsidR="0094386F">
        <w:rPr>
          <w:rFonts w:ascii="Oslo Sans Office" w:hAnsi="Oslo Sans Office" w:eastAsia="Oslo Sans Office" w:cs="Oslo Sans Office"/>
          <w:b w:val="1"/>
          <w:bCs w:val="1"/>
          <w:lang w:eastAsia="nb-NO"/>
        </w:rPr>
        <w:t>5</w:t>
      </w:r>
      <w:r w:rsidRPr="0CF69E42" w:rsidR="005F6AA9">
        <w:rPr>
          <w:rFonts w:ascii="Oslo Sans Office" w:hAnsi="Oslo Sans Office" w:eastAsia="Oslo Sans Office" w:cs="Oslo Sans Office"/>
          <w:b w:val="1"/>
          <w:bCs w:val="1"/>
          <w:lang w:eastAsia="nb-NO"/>
        </w:rPr>
        <w:t xml:space="preserve"> </w:t>
      </w:r>
      <w:r w:rsidRPr="0CF69E42" w:rsidR="6FC115FA">
        <w:rPr>
          <w:rFonts w:ascii="Oslo Sans Office" w:hAnsi="Oslo Sans Office" w:eastAsia="Oslo Sans Office" w:cs="Oslo Sans Office"/>
          <w:b w:val="1"/>
          <w:bCs w:val="1"/>
          <w:lang w:eastAsia="nb-NO"/>
        </w:rPr>
        <w:t xml:space="preserve">Tilpasning og </w:t>
      </w:r>
      <w:r w:rsidRPr="0CF69E42" w:rsidR="009506F2">
        <w:rPr>
          <w:rFonts w:ascii="Oslo Sans Office" w:hAnsi="Oslo Sans Office" w:eastAsia="Oslo Sans Office" w:cs="Oslo Sans Office"/>
          <w:b w:val="1"/>
          <w:bCs w:val="1"/>
          <w:lang w:eastAsia="nb-NO"/>
        </w:rPr>
        <w:t>rivning</w:t>
      </w:r>
      <w:r w:rsidRPr="0CF69E42" w:rsidR="6FC115FA">
        <w:rPr>
          <w:rFonts w:ascii="Oslo Sans Office" w:hAnsi="Oslo Sans Office" w:eastAsia="Oslo Sans Office" w:cs="Oslo Sans Office"/>
          <w:b w:val="1"/>
          <w:bCs w:val="1"/>
          <w:lang w:eastAsia="nb-NO"/>
        </w:rPr>
        <w:t xml:space="preserve"> av eksisterende tilbygg</w:t>
      </w:r>
      <w:r>
        <w:br/>
      </w:r>
      <w:r w:rsidRPr="0CF69E42" w:rsidR="00122089">
        <w:rPr>
          <w:rFonts w:eastAsia="Oslo Sans Office" w:cs="Oslo Sans Office"/>
          <w:lang w:eastAsia="nb-NO"/>
        </w:rPr>
        <w:t xml:space="preserve">Det er en garasje med en vareinngang </w:t>
      </w:r>
      <w:r w:rsidRPr="0CF69E42" w:rsidR="00CB333A">
        <w:rPr>
          <w:rFonts w:eastAsia="Oslo Sans Office" w:cs="Oslo Sans Office"/>
          <w:lang w:eastAsia="nb-NO"/>
        </w:rPr>
        <w:t xml:space="preserve">på deler av arealet der tilbygget skal etableres. </w:t>
      </w:r>
      <w:r w:rsidRPr="0CF69E42" w:rsidR="00467803">
        <w:rPr>
          <w:rFonts w:eastAsia="Oslo Sans Office" w:cs="Oslo Sans Office"/>
          <w:lang w:eastAsia="nb-NO"/>
        </w:rPr>
        <w:t xml:space="preserve">Garasjen skal bestå og </w:t>
      </w:r>
      <w:r w:rsidRPr="0CF69E42" w:rsidR="00AE4C88">
        <w:rPr>
          <w:rFonts w:eastAsia="Oslo Sans Office" w:cs="Oslo Sans Office"/>
          <w:lang w:eastAsia="nb-NO"/>
        </w:rPr>
        <w:t xml:space="preserve">bli et rom i tilbygget. </w:t>
      </w:r>
      <w:r w:rsidRPr="0CF69E42" w:rsidR="00FD39E1">
        <w:rPr>
          <w:rFonts w:eastAsia="Oslo Sans Office" w:cs="Oslo Sans Office"/>
          <w:lang w:eastAsia="nb-NO"/>
        </w:rPr>
        <w:t xml:space="preserve">Vareinngangen skal </w:t>
      </w:r>
      <w:r w:rsidRPr="0CF69E42" w:rsidR="00ED5F5A">
        <w:rPr>
          <w:rFonts w:eastAsia="Oslo Sans Office" w:cs="Oslo Sans Office"/>
          <w:lang w:eastAsia="nb-NO"/>
        </w:rPr>
        <w:t>rives av Leverandør</w:t>
      </w:r>
      <w:r w:rsidRPr="0CF69E42" w:rsidR="00E07EBA">
        <w:rPr>
          <w:rFonts w:eastAsia="Oslo Sans Office" w:cs="Oslo Sans Office"/>
          <w:lang w:eastAsia="nb-NO"/>
        </w:rPr>
        <w:t xml:space="preserve">. </w:t>
      </w:r>
      <w:r w:rsidRPr="0CF69E42" w:rsidR="00FD0BA4">
        <w:rPr>
          <w:rFonts w:eastAsia="Oslo Sans Office" w:cs="Oslo Sans Office"/>
          <w:lang w:eastAsia="nb-NO"/>
        </w:rPr>
        <w:t xml:space="preserve">Den </w:t>
      </w:r>
      <w:r w:rsidRPr="0CF69E42" w:rsidR="00BC3B45">
        <w:rPr>
          <w:rFonts w:eastAsia="Oslo Sans Office" w:cs="Oslo Sans Office"/>
          <w:lang w:eastAsia="nb-NO"/>
        </w:rPr>
        <w:t xml:space="preserve">består av </w:t>
      </w:r>
      <w:r w:rsidRPr="0CF69E42" w:rsidR="00BC3B45">
        <w:rPr>
          <w:rFonts w:eastAsia="Oslo Sans Office" w:cs="Oslo Sans Office"/>
          <w:lang w:eastAsia="nb-NO"/>
        </w:rPr>
        <w:t>porebetong</w:t>
      </w:r>
      <w:r w:rsidRPr="0CF69E42" w:rsidR="00BC3B45">
        <w:rPr>
          <w:rFonts w:eastAsia="Oslo Sans Office" w:cs="Oslo Sans Office"/>
          <w:lang w:eastAsia="nb-NO"/>
        </w:rPr>
        <w:t xml:space="preserve"> som er kledd </w:t>
      </w:r>
      <w:r w:rsidRPr="0CF69E42" w:rsidR="00C83747">
        <w:rPr>
          <w:rFonts w:eastAsia="Oslo Sans Office" w:cs="Oslo Sans Office"/>
          <w:lang w:eastAsia="nb-NO"/>
        </w:rPr>
        <w:t xml:space="preserve">med panel. </w:t>
      </w:r>
      <w:r w:rsidRPr="0CF69E42" w:rsidR="00E07EBA">
        <w:rPr>
          <w:rFonts w:eastAsia="Oslo Sans Office" w:cs="Oslo Sans Office"/>
          <w:lang w:eastAsia="nb-NO"/>
        </w:rPr>
        <w:t>Riv</w:t>
      </w:r>
      <w:r w:rsidRPr="0CF69E42" w:rsidR="18A7D21B">
        <w:rPr>
          <w:rFonts w:eastAsia="Oslo Sans Office" w:cs="Oslo Sans Office"/>
          <w:lang w:eastAsia="nb-NO"/>
        </w:rPr>
        <w:t>n</w:t>
      </w:r>
      <w:r w:rsidRPr="0CF69E42" w:rsidR="00E07EBA">
        <w:rPr>
          <w:rFonts w:eastAsia="Oslo Sans Office" w:cs="Oslo Sans Office"/>
          <w:lang w:eastAsia="nb-NO"/>
        </w:rPr>
        <w:t xml:space="preserve">ingsmaterialene skal </w:t>
      </w:r>
      <w:r w:rsidRPr="0CF69E42" w:rsidR="004D4957">
        <w:rPr>
          <w:rFonts w:eastAsia="Oslo Sans Office" w:cs="Oslo Sans Office"/>
          <w:lang w:eastAsia="nb-NO"/>
        </w:rPr>
        <w:t xml:space="preserve">håndteres </w:t>
      </w:r>
      <w:r w:rsidRPr="0CF69E42" w:rsidR="00DB6D8C">
        <w:rPr>
          <w:rFonts w:eastAsia="Oslo Sans Office" w:cs="Oslo Sans Office"/>
          <w:lang w:eastAsia="nb-NO"/>
        </w:rPr>
        <w:t xml:space="preserve">som avfall </w:t>
      </w:r>
      <w:r w:rsidRPr="0CF69E42" w:rsidR="004D4957">
        <w:rPr>
          <w:rFonts w:eastAsia="Oslo Sans Office" w:cs="Oslo Sans Office"/>
          <w:lang w:eastAsia="nb-NO"/>
        </w:rPr>
        <w:t xml:space="preserve">etter </w:t>
      </w:r>
      <w:r w:rsidRPr="0CF69E42" w:rsidR="00DB6D8C">
        <w:rPr>
          <w:rFonts w:eastAsia="Oslo Sans Office" w:cs="Oslo Sans Office"/>
          <w:lang w:eastAsia="nb-NO"/>
        </w:rPr>
        <w:t>gjeldende miljøkrav</w:t>
      </w:r>
      <w:r w:rsidRPr="0CF69E42" w:rsidR="001A007F">
        <w:rPr>
          <w:rFonts w:eastAsia="Oslo Sans Office" w:cs="Oslo Sans Office"/>
          <w:lang w:eastAsia="nb-NO"/>
        </w:rPr>
        <w:t xml:space="preserve">, evt. leveres til ombruk. </w:t>
      </w:r>
    </w:p>
    <w:p w:rsidRPr="00165A8D" w:rsidR="000E0242" w:rsidP="418E683D" w:rsidRDefault="00550161" w14:paraId="4F1D9986" w14:textId="5AB6FBDD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szCs w:val="20"/>
          <w:lang w:eastAsia="nb-NO"/>
        </w:rPr>
      </w:pPr>
      <w:r w:rsidRPr="00165A8D">
        <w:rPr>
          <w:rFonts w:eastAsia="Oslo Sans Office" w:cs="Oslo Sans Office"/>
          <w:szCs w:val="20"/>
          <w:lang w:eastAsia="nb-NO"/>
        </w:rPr>
        <w:t xml:space="preserve">Det skal etableres en dør mellom eksisterende </w:t>
      </w:r>
      <w:r w:rsidRPr="00165A8D" w:rsidR="00653D18">
        <w:rPr>
          <w:rFonts w:eastAsia="Oslo Sans Office" w:cs="Oslo Sans Office"/>
          <w:szCs w:val="20"/>
          <w:lang w:eastAsia="nb-NO"/>
        </w:rPr>
        <w:t xml:space="preserve">lokaler og </w:t>
      </w:r>
      <w:r w:rsidRPr="00165A8D" w:rsidR="00B844CB">
        <w:rPr>
          <w:rFonts w:eastAsia="Oslo Sans Office" w:cs="Oslo Sans Office"/>
          <w:szCs w:val="20"/>
          <w:lang w:eastAsia="nb-NO"/>
        </w:rPr>
        <w:t>påbygget. Det er et vindu der det skal settes inn en dør. Le</w:t>
      </w:r>
      <w:r w:rsidRPr="00165A8D" w:rsidR="07FA05E1">
        <w:rPr>
          <w:rFonts w:eastAsia="Oslo Sans Office" w:cs="Oslo Sans Office"/>
          <w:szCs w:val="20"/>
          <w:lang w:eastAsia="nb-NO"/>
        </w:rPr>
        <w:t>ve</w:t>
      </w:r>
      <w:r w:rsidRPr="00165A8D" w:rsidR="00B844CB">
        <w:rPr>
          <w:rFonts w:eastAsia="Oslo Sans Office" w:cs="Oslo Sans Office"/>
          <w:szCs w:val="20"/>
          <w:lang w:eastAsia="nb-NO"/>
        </w:rPr>
        <w:t xml:space="preserve">randør må tilpasse åpningen med utskjæring av betongvegg og sette inn </w:t>
      </w:r>
      <w:r w:rsidRPr="00165A8D" w:rsidR="000E0242">
        <w:rPr>
          <w:rFonts w:eastAsia="Oslo Sans Office" w:cs="Oslo Sans Office"/>
          <w:szCs w:val="20"/>
          <w:lang w:eastAsia="nb-NO"/>
        </w:rPr>
        <w:t xml:space="preserve">ny dør. </w:t>
      </w:r>
    </w:p>
    <w:p w:rsidRPr="00165A8D" w:rsidR="00904CCB" w:rsidP="00904CCB" w:rsidRDefault="00904CCB" w14:paraId="38CBB10A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</w:p>
    <w:p w:rsidRPr="00165A8D" w:rsidR="00904CCB" w:rsidP="00904CCB" w:rsidRDefault="00904CCB" w14:paraId="79539E60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</w:p>
    <w:p w:rsidRPr="00165A8D" w:rsidR="00904CCB" w:rsidP="00904CCB" w:rsidRDefault="00904CCB" w14:paraId="17EFCF99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</w:p>
    <w:p w:rsidRPr="00165A8D" w:rsidR="00904CCB" w:rsidP="00904CCB" w:rsidRDefault="00904CCB" w14:paraId="65FBEAD5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</w:p>
    <w:p w:rsidRPr="00165A8D" w:rsidR="00904CCB" w:rsidP="00904CCB" w:rsidRDefault="00904CCB" w14:paraId="0C6CEDCF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</w:p>
    <w:p w:rsidRPr="00165A8D" w:rsidR="00904CCB" w:rsidP="00904CCB" w:rsidRDefault="00904CCB" w14:paraId="49EBDE6A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Cs w:val="20"/>
          <w:lang w:eastAsia="nb-NO"/>
        </w:rPr>
      </w:pPr>
      <w:r w:rsidRPr="00165A8D">
        <w:rPr>
          <w:rFonts w:eastAsia="Oslo Sans Office" w:cs="Oslo Sans Office"/>
          <w:b/>
          <w:bCs/>
          <w:szCs w:val="20"/>
          <w:lang w:eastAsia="nb-NO"/>
        </w:rPr>
        <w:br/>
      </w:r>
    </w:p>
    <w:p w:rsidRPr="00165A8D" w:rsidR="00904CCB" w:rsidP="00904CCB" w:rsidRDefault="00904CCB" w14:paraId="78C05588" w14:textId="77777777">
      <w:pPr>
        <w:keepNext/>
        <w:tabs>
          <w:tab w:val="left" w:pos="708"/>
        </w:tabs>
        <w:autoSpaceDE w:val="0"/>
        <w:autoSpaceDN w:val="0"/>
        <w:adjustRightInd w:val="0"/>
        <w:spacing w:before="240" w:after="60" w:line="240" w:lineRule="auto"/>
        <w:outlineLvl w:val="0"/>
        <w:rPr>
          <w:rFonts w:eastAsia="Oslo Sans Office" w:cs="Oslo Sans Office"/>
          <w:b/>
          <w:bCs/>
          <w:sz w:val="28"/>
          <w:szCs w:val="28"/>
          <w:lang w:eastAsia="nb-NO"/>
        </w:rPr>
      </w:pPr>
    </w:p>
    <w:p w:rsidRPr="00165A8D" w:rsidR="00086357" w:rsidRDefault="00086357" w14:paraId="3AEA6A98" w14:textId="059E381F">
      <w:pPr>
        <w:rPr>
          <w:sz w:val="32"/>
          <w:szCs w:val="32"/>
        </w:rPr>
      </w:pPr>
    </w:p>
    <w:sectPr w:rsidRPr="00165A8D" w:rsidR="00086357" w:rsidSect="00466574">
      <w:headerReference w:type="default" r:id="rId14"/>
      <w:footerReference w:type="default" r:id="rId15"/>
      <w:headerReference w:type="first" r:id="rId16"/>
      <w:footerReference w:type="first" r:id="rId17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6520EA" w:rsidP="005D093C" w:rsidRDefault="006520EA" w14:paraId="2129CACF" w14:textId="77777777">
      <w:pPr>
        <w:spacing w:after="0" w:line="240" w:lineRule="auto"/>
      </w:pPr>
      <w:r>
        <w:separator/>
      </w:r>
    </w:p>
  </w:endnote>
  <w:endnote w:type="continuationSeparator" w:id="0">
    <w:p w:rsidR="006520EA" w:rsidP="005D093C" w:rsidRDefault="006520EA" w14:paraId="1318FBB3" w14:textId="77777777">
      <w:pPr>
        <w:spacing w:after="0" w:line="240" w:lineRule="auto"/>
      </w:pPr>
      <w:r>
        <w:continuationSeparator/>
      </w:r>
    </w:p>
  </w:endnote>
  <w:endnote w:type="continuationNotice" w:id="1">
    <w:p w:rsidR="006520EA" w:rsidRDefault="006520EA" w14:paraId="0F4859A1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w:fontKey="{AA773FE1-DBC4-4453-9698-7772A2225AFC}" r:id="rId1"/>
    <w:embedBold w:fontKey="{9618F2F0-D442-464B-A427-8E4B59900BA4}" r:id="rId2"/>
    <w:embedBoldItalic w:fontKey="{B8EA2F15-48E4-485C-9F15-635B6BB24CEB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1D6C2897-C353-45BA-8BB9-D135E3D0DE87}" r:id="rId4"/>
  </w:font>
  <w:font w:name="Oslo Sans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CB7F71EA-38AC-4917-8010-0449B8DD32D3}" r:id="rId5"/>
  </w:font>
  <w:font w:name="Arial Nova">
    <w:charset w:val="00"/>
    <w:family w:val="swiss"/>
    <w:pitch w:val="variable"/>
    <w:sig w:usb0="0000028F" w:usb1="00000002" w:usb2="00000000" w:usb3="00000000" w:csb0="0000019F" w:csb1="00000000"/>
    <w:embedRegular w:fontKey="{9B09D166-99B4-4DA1-B98A-AD6F701ABBFF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902666" w:rsidR="00902666" w:rsidP="00902666" w:rsidRDefault="7BBF8CBE" w14:paraId="552EDF4F" w14:textId="7683EC15">
    <w:pPr>
      <w:tabs>
        <w:tab w:val="left" w:pos="2520"/>
      </w:tabs>
      <w:rPr>
        <w:color w:val="0070C0"/>
        <w:sz w:val="16"/>
        <w:szCs w:val="16"/>
      </w:rPr>
    </w:pPr>
    <w:r w:rsidRPr="7BBF8CBE">
      <w:rPr>
        <w:sz w:val="16"/>
        <w:szCs w:val="16"/>
      </w:rPr>
      <w:t>Kravspesifikasjon tilbygg til grendehus i Bydel Bjerke.</w:t>
    </w:r>
  </w:p>
  <w:p w:rsidRPr="00D0256F" w:rsidR="00D0256F" w:rsidP="00D0256F" w:rsidRDefault="00D0256F" w14:paraId="4A760217" w14:textId="0239B6D7">
    <w:pPr>
      <w:pStyle w:val="Bunntekst"/>
      <w:rPr>
        <w:color w:val="auto"/>
      </w:rPr>
    </w:pPr>
  </w:p>
  <w:p w:rsidRPr="00D0256F" w:rsidR="00D0256F" w:rsidP="00D0256F" w:rsidRDefault="7BBF8CBE" w14:paraId="3A7075EF" w14:textId="5A31D289">
    <w:pPr>
      <w:pStyle w:val="Bunntekst"/>
      <w:rPr>
        <w:color w:val="auto"/>
      </w:rPr>
    </w:pPr>
    <w:r w:rsidRPr="7BBF8CBE">
      <w:rPr>
        <w:color w:val="auto"/>
      </w:rPr>
      <w:t xml:space="preserve">     </w:t>
    </w:r>
    <w:r w:rsidR="00FE596F">
      <w:tab/>
    </w:r>
    <w:r w:rsidR="00FE596F"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Pr="7BBF8CBE">
              <w:rPr>
                <w:color w:val="auto"/>
              </w:rPr>
              <w:t xml:space="preserve">Side </w:t>
            </w:r>
            <w:r w:rsidRPr="7BBF8CBE" w:rsidR="00FE596F">
              <w:rPr>
                <w:b/>
                <w:bCs/>
                <w:noProof/>
                <w:color w:val="auto"/>
              </w:rPr>
              <w:fldChar w:fldCharType="begin"/>
            </w:r>
            <w:r w:rsidRPr="7BBF8CBE" w:rsidR="00FE596F">
              <w:rPr>
                <w:b/>
                <w:bCs/>
                <w:color w:val="auto"/>
              </w:rPr>
              <w:instrText>PAGE</w:instrText>
            </w:r>
            <w:r w:rsidRPr="7BBF8CBE" w:rsidR="00FE59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Pr="7BBF8CBE">
              <w:rPr>
                <w:b/>
                <w:bCs/>
                <w:noProof/>
                <w:color w:val="auto"/>
              </w:rPr>
              <w:t>2</w:t>
            </w:r>
            <w:r w:rsidRPr="7BBF8CBE" w:rsidR="00FE596F">
              <w:rPr>
                <w:b/>
                <w:bCs/>
                <w:noProof/>
                <w:color w:val="auto"/>
              </w:rPr>
              <w:fldChar w:fldCharType="end"/>
            </w:r>
            <w:r w:rsidRPr="7BBF8CBE">
              <w:rPr>
                <w:color w:val="auto"/>
              </w:rPr>
              <w:t xml:space="preserve"> av </w:t>
            </w:r>
            <w:r w:rsidRPr="7BBF8CBE" w:rsidR="00FE596F">
              <w:rPr>
                <w:b/>
                <w:bCs/>
                <w:noProof/>
                <w:color w:val="auto"/>
              </w:rPr>
              <w:fldChar w:fldCharType="begin"/>
            </w:r>
            <w:r w:rsidRPr="7BBF8CBE" w:rsidR="00FE596F">
              <w:rPr>
                <w:b/>
                <w:bCs/>
                <w:color w:val="auto"/>
              </w:rPr>
              <w:instrText>NUMPAGES</w:instrText>
            </w:r>
            <w:r w:rsidRPr="7BBF8CBE" w:rsidR="00FE59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Pr="7BBF8CBE">
              <w:rPr>
                <w:b/>
                <w:bCs/>
                <w:noProof/>
                <w:color w:val="auto"/>
              </w:rPr>
              <w:t>5</w:t>
            </w:r>
            <w:r w:rsidRPr="7BBF8CBE" w:rsidR="00FE596F">
              <w:rPr>
                <w:b/>
                <w:bCs/>
                <w:noProof/>
                <w:color w:val="auto"/>
              </w:rPr>
              <w:fldChar w:fldCharType="end"/>
            </w:r>
          </w:sdtContent>
        </w:sdt>
      </w:sdtContent>
    </w:sdt>
  </w:p>
  <w:p w:rsidR="00D0256F" w:rsidRDefault="00D0256F" w14:paraId="7196D064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44A50" w:rsidP="00C3116A" w:rsidRDefault="00D44A50" w14:paraId="54CD245A" w14:textId="77777777">
    <w:pPr>
      <w:pStyle w:val="Bunntekst"/>
    </w:pPr>
  </w:p>
  <w:p w:rsidRPr="00C3116A" w:rsidR="002E3185" w:rsidP="00C3116A" w:rsidRDefault="002E3185" w14:paraId="1231BE67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6520EA" w:rsidP="005D093C" w:rsidRDefault="006520EA" w14:paraId="6C36FB7A" w14:textId="77777777">
      <w:pPr>
        <w:spacing w:after="0" w:line="240" w:lineRule="auto"/>
      </w:pPr>
      <w:r>
        <w:separator/>
      </w:r>
    </w:p>
  </w:footnote>
  <w:footnote w:type="continuationSeparator" w:id="0">
    <w:p w:rsidR="006520EA" w:rsidP="005D093C" w:rsidRDefault="006520EA" w14:paraId="6A218A08" w14:textId="77777777">
      <w:pPr>
        <w:spacing w:after="0" w:line="240" w:lineRule="auto"/>
      </w:pPr>
      <w:r>
        <w:continuationSeparator/>
      </w:r>
    </w:p>
  </w:footnote>
  <w:footnote w:type="continuationNotice" w:id="1">
    <w:p w:rsidR="006520EA" w:rsidRDefault="006520EA" w14:paraId="17704B71" w14:textId="7777777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0256F" w:rsidRDefault="00D0256F" w14:paraId="08994F2A" w14:textId="7735CF05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050A9941" wp14:editId="6653EE5F">
          <wp:simplePos x="0" y="0"/>
          <wp:positionH relativeFrom="column">
            <wp:posOffset>-886575</wp:posOffset>
          </wp:positionH>
          <wp:positionV relativeFrom="paragraph">
            <wp:posOffset>-450215</wp:posOffset>
          </wp:positionV>
          <wp:extent cx="7617690" cy="1333096"/>
          <wp:effectExtent l="0" t="0" r="2540" b="635"/>
          <wp:wrapNone/>
          <wp:docPr id="1220202877" name="Bilde 12202028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0023" cy="13755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0256F" w:rsidRDefault="00D0256F" w14:paraId="34FF1C98" w14:textId="77777777">
    <w:pPr>
      <w:pStyle w:val="Topptekst"/>
    </w:pPr>
  </w:p>
  <w:p w:rsidR="00D0256F" w:rsidRDefault="00D0256F" w14:paraId="6D072C0D" w14:textId="7C60F164">
    <w:pPr>
      <w:pStyle w:val="Topptekst"/>
    </w:pPr>
  </w:p>
  <w:p w:rsidR="00FC0472" w:rsidRDefault="00FC0472" w14:paraId="2E198BEE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424EE9" w14:paraId="3144E4E9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2" behindDoc="1" locked="0" layoutInCell="1" allowOverlap="1" wp14:anchorId="79B987B7" wp14:editId="54C87A9D">
          <wp:simplePos x="0" y="0"/>
          <wp:positionH relativeFrom="column">
            <wp:posOffset>-824230</wp:posOffset>
          </wp:positionH>
          <wp:positionV relativeFrom="paragraph">
            <wp:posOffset>-451743</wp:posOffset>
          </wp:positionV>
          <wp:extent cx="7578372" cy="10716673"/>
          <wp:effectExtent l="0" t="0" r="3810" b="2540"/>
          <wp:wrapNone/>
          <wp:docPr id="1960559730" name="Bilde 19605597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67238"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561502834" name="Bilde 5615028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C3CBB"/>
    <w:multiLevelType w:val="multilevel"/>
    <w:tmpl w:val="3A02EE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6DA7F13"/>
    <w:multiLevelType w:val="hybridMultilevel"/>
    <w:tmpl w:val="75327096"/>
    <w:lvl w:ilvl="0" w:tplc="0414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97202AE"/>
    <w:multiLevelType w:val="multilevel"/>
    <w:tmpl w:val="DB608DBC"/>
    <w:lvl w:ilvl="0">
      <w:start w:val="3"/>
      <w:numFmt w:val="decimal"/>
      <w:lvlText w:val="%1"/>
      <w:lvlJc w:val="left"/>
      <w:pPr>
        <w:ind w:left="380" w:hanging="3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A2E435A"/>
    <w:multiLevelType w:val="multilevel"/>
    <w:tmpl w:val="28B4DAF2"/>
    <w:lvl w:ilvl="0">
      <w:start w:val="3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4" w15:restartNumberingAfterBreak="0">
    <w:nsid w:val="0CF260E2"/>
    <w:multiLevelType w:val="hybridMultilevel"/>
    <w:tmpl w:val="13FACF5E"/>
    <w:lvl w:ilvl="0" w:tplc="E398C194">
      <w:start w:val="1"/>
      <w:numFmt w:val="bullet"/>
      <w:lvlText w:val="·"/>
      <w:lvlJc w:val="left"/>
      <w:pPr>
        <w:ind w:left="720" w:hanging="360"/>
      </w:pPr>
      <w:rPr>
        <w:rFonts w:hint="default" w:ascii="Symbol" w:hAnsi="Symbol"/>
      </w:rPr>
    </w:lvl>
    <w:lvl w:ilvl="1" w:tplc="F900FB1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206686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38CCD5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B8FD1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0CE34D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6A8FED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74CEA48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C1E949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0183DBE"/>
    <w:multiLevelType w:val="hybridMultilevel"/>
    <w:tmpl w:val="E3A863DA"/>
    <w:lvl w:ilvl="0" w:tplc="FF60C33E">
      <w:start w:val="1"/>
      <w:numFmt w:val="bullet"/>
      <w:lvlText w:val="·"/>
      <w:lvlJc w:val="left"/>
      <w:pPr>
        <w:ind w:left="720" w:hanging="360"/>
      </w:pPr>
      <w:rPr>
        <w:rFonts w:hint="default" w:ascii="Symbol" w:hAnsi="Symbol"/>
      </w:rPr>
    </w:lvl>
    <w:lvl w:ilvl="1" w:tplc="AF2E182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C2ABC3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F0E4A9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E442D2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ECE1D18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6344977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E34D71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3E4C437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0AD5E64"/>
    <w:multiLevelType w:val="multilevel"/>
    <w:tmpl w:val="BF8E3400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7" w15:restartNumberingAfterBreak="0">
    <w:nsid w:val="22A132A2"/>
    <w:multiLevelType w:val="hybridMultilevel"/>
    <w:tmpl w:val="706C3E16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279248DE"/>
    <w:multiLevelType w:val="multilevel"/>
    <w:tmpl w:val="52CCC53C"/>
    <w:lvl w:ilvl="0">
      <w:start w:val="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9" w15:restartNumberingAfterBreak="0">
    <w:nsid w:val="2BBB63C2"/>
    <w:multiLevelType w:val="multilevel"/>
    <w:tmpl w:val="C43225D6"/>
    <w:lvl w:ilvl="0">
      <w:start w:val="3"/>
      <w:numFmt w:val="decimal"/>
      <w:lvlText w:val="%1"/>
      <w:lvlJc w:val="left"/>
      <w:pPr>
        <w:ind w:left="580" w:hanging="5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0" w15:restartNumberingAfterBreak="0">
    <w:nsid w:val="2D1F4BFF"/>
    <w:multiLevelType w:val="multilevel"/>
    <w:tmpl w:val="C7C8D3B6"/>
    <w:lvl w:ilvl="0">
      <w:start w:val="1"/>
      <w:numFmt w:val="none"/>
      <w:pStyle w:val="Overskrift1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2E3E446A"/>
    <w:multiLevelType w:val="multilevel"/>
    <w:tmpl w:val="B9D00A3C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2" w15:restartNumberingAfterBreak="0">
    <w:nsid w:val="2E5B7552"/>
    <w:multiLevelType w:val="hybridMultilevel"/>
    <w:tmpl w:val="DCDA2042"/>
    <w:lvl w:ilvl="0" w:tplc="0038CF74">
      <w:start w:val="1"/>
      <w:numFmt w:val="bullet"/>
      <w:lvlText w:val="·"/>
      <w:lvlJc w:val="left"/>
      <w:pPr>
        <w:ind w:left="720" w:hanging="360"/>
      </w:pPr>
      <w:rPr>
        <w:rFonts w:hint="default" w:ascii="Symbol" w:hAnsi="Symbol"/>
      </w:rPr>
    </w:lvl>
    <w:lvl w:ilvl="1" w:tplc="12EE7D8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49E987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8D4E8D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700152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CB8CE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874DD7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71AE25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DA3603A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358C6FC6"/>
    <w:multiLevelType w:val="multilevel"/>
    <w:tmpl w:val="9D6CB3C6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14" w15:restartNumberingAfterBreak="0">
    <w:nsid w:val="35D31F3A"/>
    <w:multiLevelType w:val="hybridMultilevel"/>
    <w:tmpl w:val="64BC140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8BA6791"/>
    <w:multiLevelType w:val="multilevel"/>
    <w:tmpl w:val="09EE72B8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6" w15:restartNumberingAfterBreak="0">
    <w:nsid w:val="3A551582"/>
    <w:multiLevelType w:val="multilevel"/>
    <w:tmpl w:val="AA6C6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413E2538"/>
    <w:multiLevelType w:val="hybridMultilevel"/>
    <w:tmpl w:val="03BC8A9A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4151083B"/>
    <w:multiLevelType w:val="hybridMultilevel"/>
    <w:tmpl w:val="F0FA2C4A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522199"/>
    <w:multiLevelType w:val="hybridMultilevel"/>
    <w:tmpl w:val="3CEEF1E2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4955BFDF"/>
    <w:multiLevelType w:val="hybridMultilevel"/>
    <w:tmpl w:val="0068FD66"/>
    <w:lvl w:ilvl="0" w:tplc="C0424EE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CBC18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BC68D6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22E5F8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5AE666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2D0055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11E337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BC2B58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1DEDAE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4B157CF2"/>
    <w:multiLevelType w:val="multilevel"/>
    <w:tmpl w:val="501471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6597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9A588B"/>
    <w:multiLevelType w:val="multilevel"/>
    <w:tmpl w:val="35C080A4"/>
    <w:lvl w:ilvl="0">
      <w:start w:val="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23" w15:restartNumberingAfterBreak="0">
    <w:nsid w:val="53F2320F"/>
    <w:multiLevelType w:val="multilevel"/>
    <w:tmpl w:val="5D8A110A"/>
    <w:lvl w:ilvl="0">
      <w:start w:val="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24" w15:restartNumberingAfterBreak="0">
    <w:nsid w:val="5DFF57C1"/>
    <w:multiLevelType w:val="hybridMultilevel"/>
    <w:tmpl w:val="25F2F7B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25" w15:restartNumberingAfterBreak="0">
    <w:nsid w:val="5E343409"/>
    <w:multiLevelType w:val="multilevel"/>
    <w:tmpl w:val="7BF849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i w:val="0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6" w15:restartNumberingAfterBreak="0">
    <w:nsid w:val="5E3B463E"/>
    <w:multiLevelType w:val="multilevel"/>
    <w:tmpl w:val="1A5A5B6E"/>
    <w:lvl w:ilvl="0">
      <w:start w:val="4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27" w15:restartNumberingAfterBreak="0">
    <w:nsid w:val="608E7242"/>
    <w:multiLevelType w:val="hybridMultilevel"/>
    <w:tmpl w:val="21D0951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65C51313"/>
    <w:multiLevelType w:val="multilevel"/>
    <w:tmpl w:val="C46CD562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29" w15:restartNumberingAfterBreak="0">
    <w:nsid w:val="694C5C9E"/>
    <w:multiLevelType w:val="multilevel"/>
    <w:tmpl w:val="D3C8502C"/>
    <w:lvl w:ilvl="0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30" w15:restartNumberingAfterBreak="0">
    <w:nsid w:val="6A311A23"/>
    <w:multiLevelType w:val="multilevel"/>
    <w:tmpl w:val="6D863E86"/>
    <w:lvl w:ilvl="0">
      <w:start w:val="1"/>
      <w:numFmt w:val="decimal"/>
      <w:pStyle w:val="Overskrift2"/>
      <w:lvlText w:val="%1."/>
      <w:lvlJc w:val="left"/>
      <w:pPr>
        <w:ind w:left="1352" w:hanging="360"/>
      </w:pPr>
      <w:rPr>
        <w:rFonts w:hint="default"/>
        <w:i w:val="0"/>
        <w:color w:val="auto"/>
      </w:rPr>
    </w:lvl>
    <w:lvl w:ilvl="1">
      <w:start w:val="1"/>
      <w:numFmt w:val="decimal"/>
      <w:pStyle w:val="Overskrift3"/>
      <w:lvlText w:val="%1.%2."/>
      <w:lvlJc w:val="left"/>
      <w:pPr>
        <w:ind w:left="720" w:hanging="720"/>
      </w:pPr>
      <w:rPr>
        <w:sz w:val="24"/>
      </w:rPr>
    </w:lvl>
    <w:lvl w:ilvl="2">
      <w:start w:val="1"/>
      <w:numFmt w:val="decimal"/>
      <w:pStyle w:val="Overskrift4"/>
      <w:lvlText w:val="%1.%2.%3."/>
      <w:lvlJc w:val="left"/>
      <w:pPr>
        <w:ind w:left="720" w:hanging="720"/>
      </w:pPr>
      <w:rPr>
        <w:i w:val="0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 w15:restartNumberingAfterBreak="0">
    <w:nsid w:val="6E742A1F"/>
    <w:multiLevelType w:val="multilevel"/>
    <w:tmpl w:val="26063A22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2" w15:restartNumberingAfterBreak="0">
    <w:nsid w:val="75512011"/>
    <w:multiLevelType w:val="hybridMultilevel"/>
    <w:tmpl w:val="25F2066A"/>
    <w:lvl w:ilvl="0" w:tplc="6C2E8CA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F6CE83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3B3A7F1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3CCABB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ACA0A5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9C01F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8FA9F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8E07F04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3B6AA79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75FC12B0"/>
    <w:multiLevelType w:val="multilevel"/>
    <w:tmpl w:val="3A5C49AC"/>
    <w:lvl w:ilvl="0">
      <w:start w:val="5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4" w15:restartNumberingAfterBreak="0">
    <w:nsid w:val="761B4E8E"/>
    <w:multiLevelType w:val="multilevel"/>
    <w:tmpl w:val="B6D45624"/>
    <w:lvl w:ilvl="0">
      <w:start w:val="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880" w:hanging="2880"/>
      </w:pPr>
      <w:rPr>
        <w:rFonts w:hint="default"/>
      </w:rPr>
    </w:lvl>
  </w:abstractNum>
  <w:abstractNum w:abstractNumId="35" w15:restartNumberingAfterBreak="0">
    <w:nsid w:val="7B640C9A"/>
    <w:multiLevelType w:val="hybridMultilevel"/>
    <w:tmpl w:val="63A0629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436826888">
    <w:abstractNumId w:val="25"/>
  </w:num>
  <w:num w:numId="2" w16cid:durableId="583681437">
    <w:abstractNumId w:val="10"/>
  </w:num>
  <w:num w:numId="3" w16cid:durableId="1305163493">
    <w:abstractNumId w:val="1"/>
  </w:num>
  <w:num w:numId="4" w16cid:durableId="1095710628">
    <w:abstractNumId w:val="19"/>
  </w:num>
  <w:num w:numId="5" w16cid:durableId="1280527211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6" w16cid:durableId="296767414">
    <w:abstractNumId w:val="14"/>
  </w:num>
  <w:num w:numId="7" w16cid:durableId="1223560331">
    <w:abstractNumId w:val="30"/>
  </w:num>
  <w:num w:numId="8" w16cid:durableId="1771899114">
    <w:abstractNumId w:val="0"/>
  </w:num>
  <w:num w:numId="9" w16cid:durableId="2090813024">
    <w:abstractNumId w:val="9"/>
  </w:num>
  <w:num w:numId="10" w16cid:durableId="1573465216">
    <w:abstractNumId w:val="27"/>
  </w:num>
  <w:num w:numId="11" w16cid:durableId="1175724922">
    <w:abstractNumId w:val="5"/>
  </w:num>
  <w:num w:numId="12" w16cid:durableId="690648964">
    <w:abstractNumId w:val="4"/>
  </w:num>
  <w:num w:numId="13" w16cid:durableId="407458399">
    <w:abstractNumId w:val="12"/>
  </w:num>
  <w:num w:numId="14" w16cid:durableId="1926957520">
    <w:abstractNumId w:val="21"/>
  </w:num>
  <w:num w:numId="15" w16cid:durableId="582645462">
    <w:abstractNumId w:val="18"/>
  </w:num>
  <w:num w:numId="16" w16cid:durableId="739868111">
    <w:abstractNumId w:val="20"/>
  </w:num>
  <w:num w:numId="17" w16cid:durableId="1725985840">
    <w:abstractNumId w:val="32"/>
  </w:num>
  <w:num w:numId="18" w16cid:durableId="2128351072">
    <w:abstractNumId w:val="35"/>
  </w:num>
  <w:num w:numId="19" w16cid:durableId="1499299284">
    <w:abstractNumId w:val="15"/>
  </w:num>
  <w:num w:numId="20" w16cid:durableId="1380057306">
    <w:abstractNumId w:val="11"/>
  </w:num>
  <w:num w:numId="21" w16cid:durableId="1561090025">
    <w:abstractNumId w:val="30"/>
    <w:lvlOverride w:ilvl="0">
      <w:startOverride w:val="3"/>
    </w:lvlOverride>
  </w:num>
  <w:num w:numId="22" w16cid:durableId="40979122">
    <w:abstractNumId w:val="3"/>
  </w:num>
  <w:num w:numId="23" w16cid:durableId="459610455">
    <w:abstractNumId w:val="6"/>
  </w:num>
  <w:num w:numId="24" w16cid:durableId="1228758389">
    <w:abstractNumId w:val="28"/>
  </w:num>
  <w:num w:numId="25" w16cid:durableId="209192828">
    <w:abstractNumId w:val="29"/>
  </w:num>
  <w:num w:numId="26" w16cid:durableId="830751260">
    <w:abstractNumId w:val="13"/>
  </w:num>
  <w:num w:numId="27" w16cid:durableId="1572689175">
    <w:abstractNumId w:val="31"/>
  </w:num>
  <w:num w:numId="28" w16cid:durableId="1929581640">
    <w:abstractNumId w:val="26"/>
  </w:num>
  <w:num w:numId="29" w16cid:durableId="1508977368">
    <w:abstractNumId w:val="22"/>
  </w:num>
  <w:num w:numId="30" w16cid:durableId="449013974">
    <w:abstractNumId w:val="34"/>
  </w:num>
  <w:num w:numId="31" w16cid:durableId="1980720643">
    <w:abstractNumId w:val="23"/>
  </w:num>
  <w:num w:numId="32" w16cid:durableId="1898319109">
    <w:abstractNumId w:val="33"/>
  </w:num>
  <w:num w:numId="33" w16cid:durableId="262543538">
    <w:abstractNumId w:val="8"/>
  </w:num>
  <w:num w:numId="34" w16cid:durableId="1523861642">
    <w:abstractNumId w:val="7"/>
  </w:num>
  <w:num w:numId="35" w16cid:durableId="278030521">
    <w:abstractNumId w:val="17"/>
  </w:num>
  <w:num w:numId="36" w16cid:durableId="147943418">
    <w:abstractNumId w:val="2"/>
  </w:num>
  <w:num w:numId="37" w16cid:durableId="73825721">
    <w:abstractNumId w:val="16"/>
  </w:num>
  <w:numIdMacAtCleanup w:val="10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50"/>
  <w:embedTrueTypeFonts/>
  <w:proofState w:spelling="clean" w:grammar="dirty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00EDC"/>
    <w:rsid w:val="000027E4"/>
    <w:rsid w:val="00003C70"/>
    <w:rsid w:val="00006E46"/>
    <w:rsid w:val="00011936"/>
    <w:rsid w:val="000119BE"/>
    <w:rsid w:val="00012BD9"/>
    <w:rsid w:val="00013061"/>
    <w:rsid w:val="00013173"/>
    <w:rsid w:val="0001454E"/>
    <w:rsid w:val="0001570E"/>
    <w:rsid w:val="00017BC6"/>
    <w:rsid w:val="0002076A"/>
    <w:rsid w:val="00022126"/>
    <w:rsid w:val="0002244D"/>
    <w:rsid w:val="00024AFD"/>
    <w:rsid w:val="00034824"/>
    <w:rsid w:val="00034881"/>
    <w:rsid w:val="00034BDC"/>
    <w:rsid w:val="00035255"/>
    <w:rsid w:val="00035391"/>
    <w:rsid w:val="000361F9"/>
    <w:rsid w:val="00043208"/>
    <w:rsid w:val="0004575F"/>
    <w:rsid w:val="000457A0"/>
    <w:rsid w:val="00045D15"/>
    <w:rsid w:val="00047F32"/>
    <w:rsid w:val="0005248F"/>
    <w:rsid w:val="0005537D"/>
    <w:rsid w:val="00055FCE"/>
    <w:rsid w:val="0006087C"/>
    <w:rsid w:val="000608D8"/>
    <w:rsid w:val="000623A6"/>
    <w:rsid w:val="00064FDA"/>
    <w:rsid w:val="0006691A"/>
    <w:rsid w:val="000678FE"/>
    <w:rsid w:val="00070C29"/>
    <w:rsid w:val="00070F7F"/>
    <w:rsid w:val="0007139E"/>
    <w:rsid w:val="00071851"/>
    <w:rsid w:val="00074240"/>
    <w:rsid w:val="000759C0"/>
    <w:rsid w:val="000804A3"/>
    <w:rsid w:val="0008500F"/>
    <w:rsid w:val="00086357"/>
    <w:rsid w:val="00086A02"/>
    <w:rsid w:val="00086F62"/>
    <w:rsid w:val="00087AE1"/>
    <w:rsid w:val="00090F28"/>
    <w:rsid w:val="00092743"/>
    <w:rsid w:val="00092C34"/>
    <w:rsid w:val="0009350E"/>
    <w:rsid w:val="00093D67"/>
    <w:rsid w:val="00095117"/>
    <w:rsid w:val="00095EC1"/>
    <w:rsid w:val="000969E9"/>
    <w:rsid w:val="0009716A"/>
    <w:rsid w:val="000A0F59"/>
    <w:rsid w:val="000A26D2"/>
    <w:rsid w:val="000B07F8"/>
    <w:rsid w:val="000B13F3"/>
    <w:rsid w:val="000B2C8A"/>
    <w:rsid w:val="000B4755"/>
    <w:rsid w:val="000B549F"/>
    <w:rsid w:val="000B71FC"/>
    <w:rsid w:val="000C08EA"/>
    <w:rsid w:val="000C1838"/>
    <w:rsid w:val="000C2601"/>
    <w:rsid w:val="000C458D"/>
    <w:rsid w:val="000C4D1E"/>
    <w:rsid w:val="000C56ED"/>
    <w:rsid w:val="000C5E2F"/>
    <w:rsid w:val="000C6DAD"/>
    <w:rsid w:val="000D00CF"/>
    <w:rsid w:val="000D0702"/>
    <w:rsid w:val="000D0EF8"/>
    <w:rsid w:val="000D3747"/>
    <w:rsid w:val="000D5220"/>
    <w:rsid w:val="000D5A80"/>
    <w:rsid w:val="000D5AEB"/>
    <w:rsid w:val="000D6AE9"/>
    <w:rsid w:val="000D788B"/>
    <w:rsid w:val="000E0124"/>
    <w:rsid w:val="000E0242"/>
    <w:rsid w:val="000E0899"/>
    <w:rsid w:val="000E0E92"/>
    <w:rsid w:val="000E1587"/>
    <w:rsid w:val="000E2ECF"/>
    <w:rsid w:val="000E41E7"/>
    <w:rsid w:val="000E4E01"/>
    <w:rsid w:val="000E6A89"/>
    <w:rsid w:val="000E7981"/>
    <w:rsid w:val="000F0399"/>
    <w:rsid w:val="000F043E"/>
    <w:rsid w:val="000F1E7D"/>
    <w:rsid w:val="000F2E45"/>
    <w:rsid w:val="000F3083"/>
    <w:rsid w:val="000F526A"/>
    <w:rsid w:val="000F66CD"/>
    <w:rsid w:val="000F7435"/>
    <w:rsid w:val="000F7C01"/>
    <w:rsid w:val="00102CB4"/>
    <w:rsid w:val="001051CC"/>
    <w:rsid w:val="00106675"/>
    <w:rsid w:val="0011159B"/>
    <w:rsid w:val="0011277B"/>
    <w:rsid w:val="00112BE1"/>
    <w:rsid w:val="00113D81"/>
    <w:rsid w:val="001140CD"/>
    <w:rsid w:val="00114B36"/>
    <w:rsid w:val="001207BB"/>
    <w:rsid w:val="00120A27"/>
    <w:rsid w:val="00121845"/>
    <w:rsid w:val="00121B1F"/>
    <w:rsid w:val="00122089"/>
    <w:rsid w:val="001231F6"/>
    <w:rsid w:val="00124616"/>
    <w:rsid w:val="00127EE0"/>
    <w:rsid w:val="001306AA"/>
    <w:rsid w:val="001315D2"/>
    <w:rsid w:val="0013224B"/>
    <w:rsid w:val="001330C9"/>
    <w:rsid w:val="00135219"/>
    <w:rsid w:val="00135AC2"/>
    <w:rsid w:val="00136A65"/>
    <w:rsid w:val="00136E42"/>
    <w:rsid w:val="00141448"/>
    <w:rsid w:val="00142C47"/>
    <w:rsid w:val="0014360C"/>
    <w:rsid w:val="00143D3A"/>
    <w:rsid w:val="0014595B"/>
    <w:rsid w:val="00145E18"/>
    <w:rsid w:val="0015114D"/>
    <w:rsid w:val="001551D8"/>
    <w:rsid w:val="00156134"/>
    <w:rsid w:val="001613E4"/>
    <w:rsid w:val="00161589"/>
    <w:rsid w:val="00165A8D"/>
    <w:rsid w:val="0017088B"/>
    <w:rsid w:val="00171931"/>
    <w:rsid w:val="00171A1A"/>
    <w:rsid w:val="0017440B"/>
    <w:rsid w:val="00175D21"/>
    <w:rsid w:val="00175E70"/>
    <w:rsid w:val="001764DD"/>
    <w:rsid w:val="00177ECC"/>
    <w:rsid w:val="0018056A"/>
    <w:rsid w:val="00181DF6"/>
    <w:rsid w:val="001832B1"/>
    <w:rsid w:val="00184F02"/>
    <w:rsid w:val="00186573"/>
    <w:rsid w:val="001947C7"/>
    <w:rsid w:val="00195997"/>
    <w:rsid w:val="001A007F"/>
    <w:rsid w:val="001A0181"/>
    <w:rsid w:val="001A055F"/>
    <w:rsid w:val="001A0B6F"/>
    <w:rsid w:val="001A16B0"/>
    <w:rsid w:val="001A3021"/>
    <w:rsid w:val="001A3CD3"/>
    <w:rsid w:val="001A6CFB"/>
    <w:rsid w:val="001A6D63"/>
    <w:rsid w:val="001A713B"/>
    <w:rsid w:val="001A7DA0"/>
    <w:rsid w:val="001B17E7"/>
    <w:rsid w:val="001B1BB7"/>
    <w:rsid w:val="001B21DF"/>
    <w:rsid w:val="001B2D78"/>
    <w:rsid w:val="001B31EA"/>
    <w:rsid w:val="001B39A3"/>
    <w:rsid w:val="001B6D39"/>
    <w:rsid w:val="001C027E"/>
    <w:rsid w:val="001C0E85"/>
    <w:rsid w:val="001C2121"/>
    <w:rsid w:val="001D1040"/>
    <w:rsid w:val="001D2FBD"/>
    <w:rsid w:val="001D3F8A"/>
    <w:rsid w:val="001D42D3"/>
    <w:rsid w:val="001D561D"/>
    <w:rsid w:val="001D5702"/>
    <w:rsid w:val="001D76AD"/>
    <w:rsid w:val="001E29DB"/>
    <w:rsid w:val="001E3BFB"/>
    <w:rsid w:val="001E4EB6"/>
    <w:rsid w:val="001E5A37"/>
    <w:rsid w:val="001E5D57"/>
    <w:rsid w:val="001E7282"/>
    <w:rsid w:val="001F112F"/>
    <w:rsid w:val="001F18CF"/>
    <w:rsid w:val="001F18D9"/>
    <w:rsid w:val="001F20BA"/>
    <w:rsid w:val="001F2AEB"/>
    <w:rsid w:val="001F2D19"/>
    <w:rsid w:val="001F3E3E"/>
    <w:rsid w:val="001F494F"/>
    <w:rsid w:val="001F5689"/>
    <w:rsid w:val="00200DAC"/>
    <w:rsid w:val="00202468"/>
    <w:rsid w:val="002101D1"/>
    <w:rsid w:val="00210E98"/>
    <w:rsid w:val="00211247"/>
    <w:rsid w:val="00212BF1"/>
    <w:rsid w:val="0021718C"/>
    <w:rsid w:val="00217768"/>
    <w:rsid w:val="00217B0A"/>
    <w:rsid w:val="00217FC1"/>
    <w:rsid w:val="00220C5E"/>
    <w:rsid w:val="0022227F"/>
    <w:rsid w:val="00223BD3"/>
    <w:rsid w:val="0022605A"/>
    <w:rsid w:val="00226D11"/>
    <w:rsid w:val="00230122"/>
    <w:rsid w:val="00230194"/>
    <w:rsid w:val="00232451"/>
    <w:rsid w:val="00233A59"/>
    <w:rsid w:val="00235C02"/>
    <w:rsid w:val="00235DDA"/>
    <w:rsid w:val="00236F3C"/>
    <w:rsid w:val="002421D2"/>
    <w:rsid w:val="002440BC"/>
    <w:rsid w:val="0024456B"/>
    <w:rsid w:val="002451D0"/>
    <w:rsid w:val="00245507"/>
    <w:rsid w:val="00245945"/>
    <w:rsid w:val="00245BC0"/>
    <w:rsid w:val="002472F0"/>
    <w:rsid w:val="00247A75"/>
    <w:rsid w:val="00247C22"/>
    <w:rsid w:val="00250710"/>
    <w:rsid w:val="002516B0"/>
    <w:rsid w:val="00252FEC"/>
    <w:rsid w:val="00253D0E"/>
    <w:rsid w:val="00254288"/>
    <w:rsid w:val="0025598C"/>
    <w:rsid w:val="0025699D"/>
    <w:rsid w:val="00260CDF"/>
    <w:rsid w:val="00267772"/>
    <w:rsid w:val="00270107"/>
    <w:rsid w:val="00271245"/>
    <w:rsid w:val="0027265C"/>
    <w:rsid w:val="00273122"/>
    <w:rsid w:val="00275019"/>
    <w:rsid w:val="00276463"/>
    <w:rsid w:val="00277B9B"/>
    <w:rsid w:val="00277CFD"/>
    <w:rsid w:val="00280C94"/>
    <w:rsid w:val="00281FC4"/>
    <w:rsid w:val="002826C5"/>
    <w:rsid w:val="0028273C"/>
    <w:rsid w:val="00282F56"/>
    <w:rsid w:val="00283DA4"/>
    <w:rsid w:val="00286DB9"/>
    <w:rsid w:val="002947E4"/>
    <w:rsid w:val="002963C9"/>
    <w:rsid w:val="0029790F"/>
    <w:rsid w:val="002A0C2B"/>
    <w:rsid w:val="002A1BD8"/>
    <w:rsid w:val="002A45A2"/>
    <w:rsid w:val="002A52EB"/>
    <w:rsid w:val="002A545E"/>
    <w:rsid w:val="002A69F5"/>
    <w:rsid w:val="002B1DC7"/>
    <w:rsid w:val="002B2020"/>
    <w:rsid w:val="002B3848"/>
    <w:rsid w:val="002B4112"/>
    <w:rsid w:val="002B41F9"/>
    <w:rsid w:val="002B4D57"/>
    <w:rsid w:val="002B67FE"/>
    <w:rsid w:val="002B71A7"/>
    <w:rsid w:val="002B7F8D"/>
    <w:rsid w:val="002C1CBD"/>
    <w:rsid w:val="002C4DD1"/>
    <w:rsid w:val="002C4F8C"/>
    <w:rsid w:val="002C5EA1"/>
    <w:rsid w:val="002C6D90"/>
    <w:rsid w:val="002C7BCF"/>
    <w:rsid w:val="002D090F"/>
    <w:rsid w:val="002D10AB"/>
    <w:rsid w:val="002D2558"/>
    <w:rsid w:val="002D2EDD"/>
    <w:rsid w:val="002D5F38"/>
    <w:rsid w:val="002D7334"/>
    <w:rsid w:val="002E001C"/>
    <w:rsid w:val="002E1672"/>
    <w:rsid w:val="002E2AC2"/>
    <w:rsid w:val="002E3185"/>
    <w:rsid w:val="002E3C3D"/>
    <w:rsid w:val="002E45F2"/>
    <w:rsid w:val="002E462B"/>
    <w:rsid w:val="002F1C89"/>
    <w:rsid w:val="002F3071"/>
    <w:rsid w:val="002F3FD2"/>
    <w:rsid w:val="002F40CB"/>
    <w:rsid w:val="003021B3"/>
    <w:rsid w:val="0031036A"/>
    <w:rsid w:val="00313357"/>
    <w:rsid w:val="00316405"/>
    <w:rsid w:val="00316480"/>
    <w:rsid w:val="00320CB2"/>
    <w:rsid w:val="0032153E"/>
    <w:rsid w:val="00322B13"/>
    <w:rsid w:val="003256F8"/>
    <w:rsid w:val="00325D57"/>
    <w:rsid w:val="00326C76"/>
    <w:rsid w:val="0033030B"/>
    <w:rsid w:val="00331116"/>
    <w:rsid w:val="003319D2"/>
    <w:rsid w:val="0033413A"/>
    <w:rsid w:val="00344902"/>
    <w:rsid w:val="003457DC"/>
    <w:rsid w:val="0034635C"/>
    <w:rsid w:val="00347339"/>
    <w:rsid w:val="00347C6D"/>
    <w:rsid w:val="00347D29"/>
    <w:rsid w:val="003535C3"/>
    <w:rsid w:val="0035465A"/>
    <w:rsid w:val="00354A1D"/>
    <w:rsid w:val="003560A5"/>
    <w:rsid w:val="00356F5C"/>
    <w:rsid w:val="0035749D"/>
    <w:rsid w:val="00357C36"/>
    <w:rsid w:val="00360879"/>
    <w:rsid w:val="00363F62"/>
    <w:rsid w:val="00364A57"/>
    <w:rsid w:val="00365BC1"/>
    <w:rsid w:val="00366F73"/>
    <w:rsid w:val="003716F3"/>
    <w:rsid w:val="00372435"/>
    <w:rsid w:val="00373A3F"/>
    <w:rsid w:val="00374C38"/>
    <w:rsid w:val="00374FEA"/>
    <w:rsid w:val="00375548"/>
    <w:rsid w:val="0037616E"/>
    <w:rsid w:val="003775C9"/>
    <w:rsid w:val="003806F9"/>
    <w:rsid w:val="00381404"/>
    <w:rsid w:val="003835FC"/>
    <w:rsid w:val="00386D7B"/>
    <w:rsid w:val="0038754F"/>
    <w:rsid w:val="003879EB"/>
    <w:rsid w:val="00391C93"/>
    <w:rsid w:val="00392887"/>
    <w:rsid w:val="003929B4"/>
    <w:rsid w:val="00394CFF"/>
    <w:rsid w:val="003A64DE"/>
    <w:rsid w:val="003A650C"/>
    <w:rsid w:val="003B0BA4"/>
    <w:rsid w:val="003B3738"/>
    <w:rsid w:val="003B44F7"/>
    <w:rsid w:val="003B4D40"/>
    <w:rsid w:val="003B6194"/>
    <w:rsid w:val="003B73E6"/>
    <w:rsid w:val="003B7B53"/>
    <w:rsid w:val="003C02F2"/>
    <w:rsid w:val="003C1729"/>
    <w:rsid w:val="003C2381"/>
    <w:rsid w:val="003C2BAF"/>
    <w:rsid w:val="003C3199"/>
    <w:rsid w:val="003C61FC"/>
    <w:rsid w:val="003C6B48"/>
    <w:rsid w:val="003C79E2"/>
    <w:rsid w:val="003D0325"/>
    <w:rsid w:val="003D1898"/>
    <w:rsid w:val="003D1D52"/>
    <w:rsid w:val="003D311A"/>
    <w:rsid w:val="003D69CD"/>
    <w:rsid w:val="003E0379"/>
    <w:rsid w:val="003E1419"/>
    <w:rsid w:val="003E1C96"/>
    <w:rsid w:val="003E321D"/>
    <w:rsid w:val="003E3C23"/>
    <w:rsid w:val="003E460A"/>
    <w:rsid w:val="003E5A0D"/>
    <w:rsid w:val="003E6693"/>
    <w:rsid w:val="003E7150"/>
    <w:rsid w:val="003F0D44"/>
    <w:rsid w:val="003F1BFE"/>
    <w:rsid w:val="003F2291"/>
    <w:rsid w:val="003F3384"/>
    <w:rsid w:val="004001D3"/>
    <w:rsid w:val="00401754"/>
    <w:rsid w:val="00401B51"/>
    <w:rsid w:val="00401DCD"/>
    <w:rsid w:val="00401FD6"/>
    <w:rsid w:val="0040383A"/>
    <w:rsid w:val="00403B4D"/>
    <w:rsid w:val="00403C0C"/>
    <w:rsid w:val="004041F5"/>
    <w:rsid w:val="0040588D"/>
    <w:rsid w:val="00407A64"/>
    <w:rsid w:val="00412287"/>
    <w:rsid w:val="00412E61"/>
    <w:rsid w:val="00412ED7"/>
    <w:rsid w:val="004135AB"/>
    <w:rsid w:val="004144B1"/>
    <w:rsid w:val="00415F66"/>
    <w:rsid w:val="0041781E"/>
    <w:rsid w:val="00417F84"/>
    <w:rsid w:val="004247FC"/>
    <w:rsid w:val="00424EE9"/>
    <w:rsid w:val="00425A01"/>
    <w:rsid w:val="00426E10"/>
    <w:rsid w:val="0042736A"/>
    <w:rsid w:val="0042783E"/>
    <w:rsid w:val="00433C82"/>
    <w:rsid w:val="00436FAE"/>
    <w:rsid w:val="004377E0"/>
    <w:rsid w:val="004405D4"/>
    <w:rsid w:val="004414CD"/>
    <w:rsid w:val="0044189B"/>
    <w:rsid w:val="004420AA"/>
    <w:rsid w:val="0044243B"/>
    <w:rsid w:val="00442B1F"/>
    <w:rsid w:val="00442E77"/>
    <w:rsid w:val="0044445E"/>
    <w:rsid w:val="00445E67"/>
    <w:rsid w:val="0045052A"/>
    <w:rsid w:val="0045115D"/>
    <w:rsid w:val="00454784"/>
    <w:rsid w:val="004560D1"/>
    <w:rsid w:val="00456226"/>
    <w:rsid w:val="004601BC"/>
    <w:rsid w:val="00461B1E"/>
    <w:rsid w:val="004640DC"/>
    <w:rsid w:val="00465047"/>
    <w:rsid w:val="004659A7"/>
    <w:rsid w:val="00465A5E"/>
    <w:rsid w:val="00466574"/>
    <w:rsid w:val="00466EF4"/>
    <w:rsid w:val="00467803"/>
    <w:rsid w:val="00471E35"/>
    <w:rsid w:val="00473853"/>
    <w:rsid w:val="0047547A"/>
    <w:rsid w:val="00475F83"/>
    <w:rsid w:val="0047621F"/>
    <w:rsid w:val="0047659B"/>
    <w:rsid w:val="00477824"/>
    <w:rsid w:val="00480A29"/>
    <w:rsid w:val="004812E5"/>
    <w:rsid w:val="00481F5E"/>
    <w:rsid w:val="004836DC"/>
    <w:rsid w:val="00483FE0"/>
    <w:rsid w:val="004874B8"/>
    <w:rsid w:val="004907EC"/>
    <w:rsid w:val="00492660"/>
    <w:rsid w:val="00493216"/>
    <w:rsid w:val="00493ECA"/>
    <w:rsid w:val="00493FBA"/>
    <w:rsid w:val="00496E5E"/>
    <w:rsid w:val="004975B1"/>
    <w:rsid w:val="004A0ED5"/>
    <w:rsid w:val="004A6595"/>
    <w:rsid w:val="004A72B4"/>
    <w:rsid w:val="004B0C0C"/>
    <w:rsid w:val="004B3934"/>
    <w:rsid w:val="004B3D85"/>
    <w:rsid w:val="004B5097"/>
    <w:rsid w:val="004B5DE9"/>
    <w:rsid w:val="004B660B"/>
    <w:rsid w:val="004B6945"/>
    <w:rsid w:val="004C5D7C"/>
    <w:rsid w:val="004C6A7D"/>
    <w:rsid w:val="004C792A"/>
    <w:rsid w:val="004C7BFD"/>
    <w:rsid w:val="004D00EB"/>
    <w:rsid w:val="004D03B1"/>
    <w:rsid w:val="004D2C4B"/>
    <w:rsid w:val="004D4849"/>
    <w:rsid w:val="004D4957"/>
    <w:rsid w:val="004D529A"/>
    <w:rsid w:val="004D5BE7"/>
    <w:rsid w:val="004D6ED3"/>
    <w:rsid w:val="004E24D5"/>
    <w:rsid w:val="004E3A00"/>
    <w:rsid w:val="004E41F2"/>
    <w:rsid w:val="004E50BB"/>
    <w:rsid w:val="004E58A5"/>
    <w:rsid w:val="004E657A"/>
    <w:rsid w:val="004E7A24"/>
    <w:rsid w:val="004F10F5"/>
    <w:rsid w:val="004F26ED"/>
    <w:rsid w:val="004F69F0"/>
    <w:rsid w:val="004F69FA"/>
    <w:rsid w:val="005000D1"/>
    <w:rsid w:val="00500EBF"/>
    <w:rsid w:val="00502049"/>
    <w:rsid w:val="00502719"/>
    <w:rsid w:val="00503E7D"/>
    <w:rsid w:val="00504100"/>
    <w:rsid w:val="00504A04"/>
    <w:rsid w:val="00504ACE"/>
    <w:rsid w:val="0050561A"/>
    <w:rsid w:val="00506894"/>
    <w:rsid w:val="00507730"/>
    <w:rsid w:val="00507B83"/>
    <w:rsid w:val="00511E36"/>
    <w:rsid w:val="005153A2"/>
    <w:rsid w:val="00516370"/>
    <w:rsid w:val="0051653E"/>
    <w:rsid w:val="00517DC6"/>
    <w:rsid w:val="00520CCF"/>
    <w:rsid w:val="005217BD"/>
    <w:rsid w:val="00523A0F"/>
    <w:rsid w:val="00523B1F"/>
    <w:rsid w:val="00525095"/>
    <w:rsid w:val="00525ECD"/>
    <w:rsid w:val="00525F57"/>
    <w:rsid w:val="005318F2"/>
    <w:rsid w:val="00533B32"/>
    <w:rsid w:val="00534A30"/>
    <w:rsid w:val="00534B5D"/>
    <w:rsid w:val="005363CB"/>
    <w:rsid w:val="005369F6"/>
    <w:rsid w:val="00537088"/>
    <w:rsid w:val="0054123D"/>
    <w:rsid w:val="00541375"/>
    <w:rsid w:val="005413F9"/>
    <w:rsid w:val="00543075"/>
    <w:rsid w:val="0054312F"/>
    <w:rsid w:val="00544E79"/>
    <w:rsid w:val="0054608C"/>
    <w:rsid w:val="00546744"/>
    <w:rsid w:val="00547BB4"/>
    <w:rsid w:val="00550161"/>
    <w:rsid w:val="00551427"/>
    <w:rsid w:val="0055165B"/>
    <w:rsid w:val="0055183B"/>
    <w:rsid w:val="005527C4"/>
    <w:rsid w:val="00554C7A"/>
    <w:rsid w:val="005565FC"/>
    <w:rsid w:val="00560D31"/>
    <w:rsid w:val="00561056"/>
    <w:rsid w:val="00564268"/>
    <w:rsid w:val="005645C8"/>
    <w:rsid w:val="00564BCA"/>
    <w:rsid w:val="00566A59"/>
    <w:rsid w:val="00567104"/>
    <w:rsid w:val="0057006B"/>
    <w:rsid w:val="005751EA"/>
    <w:rsid w:val="0057552F"/>
    <w:rsid w:val="00577220"/>
    <w:rsid w:val="00580029"/>
    <w:rsid w:val="00580078"/>
    <w:rsid w:val="005812E4"/>
    <w:rsid w:val="00581589"/>
    <w:rsid w:val="00582E10"/>
    <w:rsid w:val="00583CA7"/>
    <w:rsid w:val="0058713B"/>
    <w:rsid w:val="00587180"/>
    <w:rsid w:val="00587D14"/>
    <w:rsid w:val="00592E4C"/>
    <w:rsid w:val="0059369E"/>
    <w:rsid w:val="00593B81"/>
    <w:rsid w:val="00595A88"/>
    <w:rsid w:val="00595FDC"/>
    <w:rsid w:val="0059632F"/>
    <w:rsid w:val="00597A0F"/>
    <w:rsid w:val="005A4120"/>
    <w:rsid w:val="005A4215"/>
    <w:rsid w:val="005A5FD6"/>
    <w:rsid w:val="005A7242"/>
    <w:rsid w:val="005B19F2"/>
    <w:rsid w:val="005B3E4B"/>
    <w:rsid w:val="005B6386"/>
    <w:rsid w:val="005B6A78"/>
    <w:rsid w:val="005B6DC1"/>
    <w:rsid w:val="005C3146"/>
    <w:rsid w:val="005C526C"/>
    <w:rsid w:val="005C57BE"/>
    <w:rsid w:val="005C5941"/>
    <w:rsid w:val="005C5AFD"/>
    <w:rsid w:val="005C6AA0"/>
    <w:rsid w:val="005C7097"/>
    <w:rsid w:val="005D0821"/>
    <w:rsid w:val="005D093C"/>
    <w:rsid w:val="005D1F7E"/>
    <w:rsid w:val="005D5498"/>
    <w:rsid w:val="005E2A0A"/>
    <w:rsid w:val="005E2B57"/>
    <w:rsid w:val="005E2F41"/>
    <w:rsid w:val="005F167E"/>
    <w:rsid w:val="005F25B7"/>
    <w:rsid w:val="005F4E49"/>
    <w:rsid w:val="005F6AA9"/>
    <w:rsid w:val="005F6B57"/>
    <w:rsid w:val="005F751D"/>
    <w:rsid w:val="005F760E"/>
    <w:rsid w:val="005F7DCC"/>
    <w:rsid w:val="005F7EC9"/>
    <w:rsid w:val="00601A6E"/>
    <w:rsid w:val="00602717"/>
    <w:rsid w:val="0060523D"/>
    <w:rsid w:val="00605FCC"/>
    <w:rsid w:val="00606938"/>
    <w:rsid w:val="006073F6"/>
    <w:rsid w:val="00615BF5"/>
    <w:rsid w:val="00616DEC"/>
    <w:rsid w:val="006204A8"/>
    <w:rsid w:val="0062115A"/>
    <w:rsid w:val="00621522"/>
    <w:rsid w:val="006218DC"/>
    <w:rsid w:val="00623F22"/>
    <w:rsid w:val="0062506E"/>
    <w:rsid w:val="00626C02"/>
    <w:rsid w:val="00627258"/>
    <w:rsid w:val="00630693"/>
    <w:rsid w:val="00633697"/>
    <w:rsid w:val="00633A20"/>
    <w:rsid w:val="00633CB0"/>
    <w:rsid w:val="00633EFC"/>
    <w:rsid w:val="00634101"/>
    <w:rsid w:val="00635073"/>
    <w:rsid w:val="00636582"/>
    <w:rsid w:val="00637C81"/>
    <w:rsid w:val="00640766"/>
    <w:rsid w:val="00642465"/>
    <w:rsid w:val="00642A79"/>
    <w:rsid w:val="00645BF4"/>
    <w:rsid w:val="0064695D"/>
    <w:rsid w:val="00647C2F"/>
    <w:rsid w:val="0065032B"/>
    <w:rsid w:val="00650D94"/>
    <w:rsid w:val="006520EA"/>
    <w:rsid w:val="00652FB7"/>
    <w:rsid w:val="0065358A"/>
    <w:rsid w:val="00653D18"/>
    <w:rsid w:val="00656C2F"/>
    <w:rsid w:val="0066007E"/>
    <w:rsid w:val="006672E5"/>
    <w:rsid w:val="00667BB4"/>
    <w:rsid w:val="00670149"/>
    <w:rsid w:val="00670496"/>
    <w:rsid w:val="00670953"/>
    <w:rsid w:val="00671698"/>
    <w:rsid w:val="00671815"/>
    <w:rsid w:val="00674324"/>
    <w:rsid w:val="0067514F"/>
    <w:rsid w:val="006751EE"/>
    <w:rsid w:val="0067566C"/>
    <w:rsid w:val="00675FD4"/>
    <w:rsid w:val="00676102"/>
    <w:rsid w:val="0067740C"/>
    <w:rsid w:val="0068287B"/>
    <w:rsid w:val="00684A8E"/>
    <w:rsid w:val="006850DD"/>
    <w:rsid w:val="00685A3A"/>
    <w:rsid w:val="00685CAE"/>
    <w:rsid w:val="00686382"/>
    <w:rsid w:val="0068764B"/>
    <w:rsid w:val="006877A4"/>
    <w:rsid w:val="00687C94"/>
    <w:rsid w:val="00691E2F"/>
    <w:rsid w:val="006935A5"/>
    <w:rsid w:val="00693859"/>
    <w:rsid w:val="00693FEA"/>
    <w:rsid w:val="0069429C"/>
    <w:rsid w:val="006A06D1"/>
    <w:rsid w:val="006A1FE6"/>
    <w:rsid w:val="006A22C0"/>
    <w:rsid w:val="006A309F"/>
    <w:rsid w:val="006A47BB"/>
    <w:rsid w:val="006A4A59"/>
    <w:rsid w:val="006A52FE"/>
    <w:rsid w:val="006B1FF1"/>
    <w:rsid w:val="006B237C"/>
    <w:rsid w:val="006B251F"/>
    <w:rsid w:val="006B425F"/>
    <w:rsid w:val="006C0A50"/>
    <w:rsid w:val="006C3619"/>
    <w:rsid w:val="006C46D6"/>
    <w:rsid w:val="006C57C0"/>
    <w:rsid w:val="006C6B23"/>
    <w:rsid w:val="006C7047"/>
    <w:rsid w:val="006C7438"/>
    <w:rsid w:val="006D3424"/>
    <w:rsid w:val="006D4882"/>
    <w:rsid w:val="006D5529"/>
    <w:rsid w:val="006D6604"/>
    <w:rsid w:val="006E006E"/>
    <w:rsid w:val="006E4D37"/>
    <w:rsid w:val="006E5135"/>
    <w:rsid w:val="006E580C"/>
    <w:rsid w:val="006E69A8"/>
    <w:rsid w:val="006F0ABC"/>
    <w:rsid w:val="006F11DA"/>
    <w:rsid w:val="006F2625"/>
    <w:rsid w:val="006F30AE"/>
    <w:rsid w:val="006F4A1D"/>
    <w:rsid w:val="006F537D"/>
    <w:rsid w:val="006F65B4"/>
    <w:rsid w:val="006F722F"/>
    <w:rsid w:val="006F7D00"/>
    <w:rsid w:val="006F7F02"/>
    <w:rsid w:val="00703C66"/>
    <w:rsid w:val="00704B19"/>
    <w:rsid w:val="00704ECA"/>
    <w:rsid w:val="00705196"/>
    <w:rsid w:val="00705D51"/>
    <w:rsid w:val="00706651"/>
    <w:rsid w:val="00714613"/>
    <w:rsid w:val="00716621"/>
    <w:rsid w:val="00720056"/>
    <w:rsid w:val="007205BB"/>
    <w:rsid w:val="00724685"/>
    <w:rsid w:val="00727424"/>
    <w:rsid w:val="00727D7C"/>
    <w:rsid w:val="00730CBC"/>
    <w:rsid w:val="00730E37"/>
    <w:rsid w:val="007316FF"/>
    <w:rsid w:val="0073219B"/>
    <w:rsid w:val="00736727"/>
    <w:rsid w:val="0073787D"/>
    <w:rsid w:val="00737E70"/>
    <w:rsid w:val="00740C9D"/>
    <w:rsid w:val="00742ECA"/>
    <w:rsid w:val="00746742"/>
    <w:rsid w:val="007477B6"/>
    <w:rsid w:val="00750ACC"/>
    <w:rsid w:val="007524AB"/>
    <w:rsid w:val="007535E2"/>
    <w:rsid w:val="00754BE5"/>
    <w:rsid w:val="00754C6C"/>
    <w:rsid w:val="0075581A"/>
    <w:rsid w:val="00755D09"/>
    <w:rsid w:val="007565A3"/>
    <w:rsid w:val="00757441"/>
    <w:rsid w:val="00757AD0"/>
    <w:rsid w:val="00757CE6"/>
    <w:rsid w:val="007604CD"/>
    <w:rsid w:val="0076070D"/>
    <w:rsid w:val="007639DC"/>
    <w:rsid w:val="00763D0B"/>
    <w:rsid w:val="00770730"/>
    <w:rsid w:val="00772DE1"/>
    <w:rsid w:val="007731EC"/>
    <w:rsid w:val="00773B70"/>
    <w:rsid w:val="00775F36"/>
    <w:rsid w:val="007765CF"/>
    <w:rsid w:val="00780041"/>
    <w:rsid w:val="0078136B"/>
    <w:rsid w:val="007844A0"/>
    <w:rsid w:val="007859D2"/>
    <w:rsid w:val="00786671"/>
    <w:rsid w:val="00787458"/>
    <w:rsid w:val="007931EA"/>
    <w:rsid w:val="00794494"/>
    <w:rsid w:val="00794915"/>
    <w:rsid w:val="00797792"/>
    <w:rsid w:val="0079793B"/>
    <w:rsid w:val="00797F4D"/>
    <w:rsid w:val="007A0EAA"/>
    <w:rsid w:val="007A1FD3"/>
    <w:rsid w:val="007A31AD"/>
    <w:rsid w:val="007A3569"/>
    <w:rsid w:val="007A4ACE"/>
    <w:rsid w:val="007A5633"/>
    <w:rsid w:val="007A585C"/>
    <w:rsid w:val="007A6105"/>
    <w:rsid w:val="007A7852"/>
    <w:rsid w:val="007A7C31"/>
    <w:rsid w:val="007B2944"/>
    <w:rsid w:val="007B3B08"/>
    <w:rsid w:val="007B51E1"/>
    <w:rsid w:val="007C13FF"/>
    <w:rsid w:val="007C14B4"/>
    <w:rsid w:val="007C198E"/>
    <w:rsid w:val="007C30F3"/>
    <w:rsid w:val="007C3E43"/>
    <w:rsid w:val="007C3E6F"/>
    <w:rsid w:val="007C7E6C"/>
    <w:rsid w:val="007D0551"/>
    <w:rsid w:val="007D06E0"/>
    <w:rsid w:val="007D06ED"/>
    <w:rsid w:val="007D0F0E"/>
    <w:rsid w:val="007D1113"/>
    <w:rsid w:val="007D16FF"/>
    <w:rsid w:val="007D237A"/>
    <w:rsid w:val="007D288B"/>
    <w:rsid w:val="007D296B"/>
    <w:rsid w:val="007D2C37"/>
    <w:rsid w:val="007D6CFD"/>
    <w:rsid w:val="007D6D90"/>
    <w:rsid w:val="007D760E"/>
    <w:rsid w:val="007E06B7"/>
    <w:rsid w:val="007E24C5"/>
    <w:rsid w:val="007E4B0D"/>
    <w:rsid w:val="007F105A"/>
    <w:rsid w:val="007F2274"/>
    <w:rsid w:val="007F2770"/>
    <w:rsid w:val="007F3608"/>
    <w:rsid w:val="007F459B"/>
    <w:rsid w:val="007F5BDF"/>
    <w:rsid w:val="007F63D3"/>
    <w:rsid w:val="007F6626"/>
    <w:rsid w:val="00802DEF"/>
    <w:rsid w:val="00803943"/>
    <w:rsid w:val="0080431F"/>
    <w:rsid w:val="00805A94"/>
    <w:rsid w:val="0080639A"/>
    <w:rsid w:val="0080652F"/>
    <w:rsid w:val="00807772"/>
    <w:rsid w:val="008156F3"/>
    <w:rsid w:val="008177A4"/>
    <w:rsid w:val="00817830"/>
    <w:rsid w:val="008208C3"/>
    <w:rsid w:val="00820A14"/>
    <w:rsid w:val="00820D04"/>
    <w:rsid w:val="00820DDE"/>
    <w:rsid w:val="00821569"/>
    <w:rsid w:val="00825439"/>
    <w:rsid w:val="00825FE1"/>
    <w:rsid w:val="00826711"/>
    <w:rsid w:val="00830286"/>
    <w:rsid w:val="0083285F"/>
    <w:rsid w:val="00835464"/>
    <w:rsid w:val="0083550D"/>
    <w:rsid w:val="008357B0"/>
    <w:rsid w:val="008357E0"/>
    <w:rsid w:val="00836EBA"/>
    <w:rsid w:val="008374C9"/>
    <w:rsid w:val="008379F1"/>
    <w:rsid w:val="00840401"/>
    <w:rsid w:val="0084090C"/>
    <w:rsid w:val="0084394A"/>
    <w:rsid w:val="00843AE1"/>
    <w:rsid w:val="00843C59"/>
    <w:rsid w:val="00846715"/>
    <w:rsid w:val="008475E1"/>
    <w:rsid w:val="00847609"/>
    <w:rsid w:val="00847D63"/>
    <w:rsid w:val="00850329"/>
    <w:rsid w:val="008518A9"/>
    <w:rsid w:val="00852630"/>
    <w:rsid w:val="00853BD6"/>
    <w:rsid w:val="00855D84"/>
    <w:rsid w:val="00857771"/>
    <w:rsid w:val="00861D08"/>
    <w:rsid w:val="00861E3B"/>
    <w:rsid w:val="00862AC2"/>
    <w:rsid w:val="00862F0F"/>
    <w:rsid w:val="0086448D"/>
    <w:rsid w:val="00865F8C"/>
    <w:rsid w:val="00867F9F"/>
    <w:rsid w:val="00870CB9"/>
    <w:rsid w:val="008714E5"/>
    <w:rsid w:val="0087616C"/>
    <w:rsid w:val="0088021A"/>
    <w:rsid w:val="008851CE"/>
    <w:rsid w:val="00886A53"/>
    <w:rsid w:val="00890211"/>
    <w:rsid w:val="008924A0"/>
    <w:rsid w:val="00892C5F"/>
    <w:rsid w:val="0089334E"/>
    <w:rsid w:val="008978BE"/>
    <w:rsid w:val="008A02B9"/>
    <w:rsid w:val="008A596D"/>
    <w:rsid w:val="008A6535"/>
    <w:rsid w:val="008A7145"/>
    <w:rsid w:val="008A7944"/>
    <w:rsid w:val="008A7C75"/>
    <w:rsid w:val="008B1F0B"/>
    <w:rsid w:val="008B442E"/>
    <w:rsid w:val="008B75C4"/>
    <w:rsid w:val="008C1DB1"/>
    <w:rsid w:val="008C28A8"/>
    <w:rsid w:val="008C2D4D"/>
    <w:rsid w:val="008C547F"/>
    <w:rsid w:val="008C5633"/>
    <w:rsid w:val="008C7B5C"/>
    <w:rsid w:val="008D07E4"/>
    <w:rsid w:val="008D225D"/>
    <w:rsid w:val="008D2285"/>
    <w:rsid w:val="008D24C6"/>
    <w:rsid w:val="008D5723"/>
    <w:rsid w:val="008E5723"/>
    <w:rsid w:val="008E7127"/>
    <w:rsid w:val="008F0159"/>
    <w:rsid w:val="008F07A1"/>
    <w:rsid w:val="008F0991"/>
    <w:rsid w:val="008F2432"/>
    <w:rsid w:val="008F5307"/>
    <w:rsid w:val="008F56FF"/>
    <w:rsid w:val="00900F00"/>
    <w:rsid w:val="009019B2"/>
    <w:rsid w:val="00902666"/>
    <w:rsid w:val="00902A5D"/>
    <w:rsid w:val="009041C3"/>
    <w:rsid w:val="00904317"/>
    <w:rsid w:val="009043E8"/>
    <w:rsid w:val="00904CCB"/>
    <w:rsid w:val="00906993"/>
    <w:rsid w:val="00911046"/>
    <w:rsid w:val="0091340B"/>
    <w:rsid w:val="009136A8"/>
    <w:rsid w:val="00915BB5"/>
    <w:rsid w:val="00917AA5"/>
    <w:rsid w:val="00917CA4"/>
    <w:rsid w:val="0092054F"/>
    <w:rsid w:val="009228FC"/>
    <w:rsid w:val="0092369A"/>
    <w:rsid w:val="00923BE0"/>
    <w:rsid w:val="00927EF9"/>
    <w:rsid w:val="00930596"/>
    <w:rsid w:val="009348D2"/>
    <w:rsid w:val="00934C8A"/>
    <w:rsid w:val="00936021"/>
    <w:rsid w:val="009432BD"/>
    <w:rsid w:val="0094386F"/>
    <w:rsid w:val="00945666"/>
    <w:rsid w:val="00946328"/>
    <w:rsid w:val="00947D3B"/>
    <w:rsid w:val="0095018D"/>
    <w:rsid w:val="009506F2"/>
    <w:rsid w:val="00953BD6"/>
    <w:rsid w:val="009541BF"/>
    <w:rsid w:val="009602F3"/>
    <w:rsid w:val="00963B98"/>
    <w:rsid w:val="009651FF"/>
    <w:rsid w:val="00965553"/>
    <w:rsid w:val="00967774"/>
    <w:rsid w:val="00970A86"/>
    <w:rsid w:val="00971164"/>
    <w:rsid w:val="00971A06"/>
    <w:rsid w:val="00972188"/>
    <w:rsid w:val="00972FE3"/>
    <w:rsid w:val="0097479C"/>
    <w:rsid w:val="009769A9"/>
    <w:rsid w:val="00976E53"/>
    <w:rsid w:val="009770D5"/>
    <w:rsid w:val="00977279"/>
    <w:rsid w:val="00980321"/>
    <w:rsid w:val="00981106"/>
    <w:rsid w:val="00983ED8"/>
    <w:rsid w:val="00984011"/>
    <w:rsid w:val="009841ED"/>
    <w:rsid w:val="0098450D"/>
    <w:rsid w:val="0098498E"/>
    <w:rsid w:val="009850B7"/>
    <w:rsid w:val="009854F7"/>
    <w:rsid w:val="00987C61"/>
    <w:rsid w:val="00991CAC"/>
    <w:rsid w:val="0099564B"/>
    <w:rsid w:val="00997456"/>
    <w:rsid w:val="009A3918"/>
    <w:rsid w:val="009A7417"/>
    <w:rsid w:val="009B02D8"/>
    <w:rsid w:val="009B1095"/>
    <w:rsid w:val="009B14BF"/>
    <w:rsid w:val="009B5869"/>
    <w:rsid w:val="009B5A56"/>
    <w:rsid w:val="009B6504"/>
    <w:rsid w:val="009B7002"/>
    <w:rsid w:val="009C2DE5"/>
    <w:rsid w:val="009C42F1"/>
    <w:rsid w:val="009C54D9"/>
    <w:rsid w:val="009C5603"/>
    <w:rsid w:val="009C6F3A"/>
    <w:rsid w:val="009C6F8E"/>
    <w:rsid w:val="009D14C1"/>
    <w:rsid w:val="009D1762"/>
    <w:rsid w:val="009D1C39"/>
    <w:rsid w:val="009D2954"/>
    <w:rsid w:val="009D364C"/>
    <w:rsid w:val="009D47F9"/>
    <w:rsid w:val="009D5729"/>
    <w:rsid w:val="009D6504"/>
    <w:rsid w:val="009D7E93"/>
    <w:rsid w:val="009E1D54"/>
    <w:rsid w:val="009E264A"/>
    <w:rsid w:val="009E2D6C"/>
    <w:rsid w:val="009E32C7"/>
    <w:rsid w:val="009E4D7A"/>
    <w:rsid w:val="009E4DC0"/>
    <w:rsid w:val="009E5849"/>
    <w:rsid w:val="009E6313"/>
    <w:rsid w:val="009E71DA"/>
    <w:rsid w:val="009E7C0D"/>
    <w:rsid w:val="009E7DCB"/>
    <w:rsid w:val="009F222F"/>
    <w:rsid w:val="009F3B59"/>
    <w:rsid w:val="009F55B6"/>
    <w:rsid w:val="009F6BB7"/>
    <w:rsid w:val="009F7466"/>
    <w:rsid w:val="009F78A3"/>
    <w:rsid w:val="009F78A8"/>
    <w:rsid w:val="00A003F2"/>
    <w:rsid w:val="00A00940"/>
    <w:rsid w:val="00A0208E"/>
    <w:rsid w:val="00A0427D"/>
    <w:rsid w:val="00A04BD5"/>
    <w:rsid w:val="00A07A8B"/>
    <w:rsid w:val="00A113F2"/>
    <w:rsid w:val="00A116BF"/>
    <w:rsid w:val="00A13FFE"/>
    <w:rsid w:val="00A148D3"/>
    <w:rsid w:val="00A16ADC"/>
    <w:rsid w:val="00A238C8"/>
    <w:rsid w:val="00A247D5"/>
    <w:rsid w:val="00A25A77"/>
    <w:rsid w:val="00A3241E"/>
    <w:rsid w:val="00A3361B"/>
    <w:rsid w:val="00A356F9"/>
    <w:rsid w:val="00A37330"/>
    <w:rsid w:val="00A37A93"/>
    <w:rsid w:val="00A43E4D"/>
    <w:rsid w:val="00A50B3E"/>
    <w:rsid w:val="00A50B82"/>
    <w:rsid w:val="00A5118C"/>
    <w:rsid w:val="00A53AE3"/>
    <w:rsid w:val="00A54F94"/>
    <w:rsid w:val="00A573E0"/>
    <w:rsid w:val="00A60740"/>
    <w:rsid w:val="00A63656"/>
    <w:rsid w:val="00A644A7"/>
    <w:rsid w:val="00A648E4"/>
    <w:rsid w:val="00A64C21"/>
    <w:rsid w:val="00A67238"/>
    <w:rsid w:val="00A67794"/>
    <w:rsid w:val="00A67AA9"/>
    <w:rsid w:val="00A70560"/>
    <w:rsid w:val="00A74949"/>
    <w:rsid w:val="00A7519D"/>
    <w:rsid w:val="00A77E04"/>
    <w:rsid w:val="00A80FDA"/>
    <w:rsid w:val="00A82A97"/>
    <w:rsid w:val="00A8317F"/>
    <w:rsid w:val="00A834A7"/>
    <w:rsid w:val="00A83730"/>
    <w:rsid w:val="00A839A1"/>
    <w:rsid w:val="00A85321"/>
    <w:rsid w:val="00A90296"/>
    <w:rsid w:val="00A910FF"/>
    <w:rsid w:val="00A91B5B"/>
    <w:rsid w:val="00AA0070"/>
    <w:rsid w:val="00AA100D"/>
    <w:rsid w:val="00AA3050"/>
    <w:rsid w:val="00AA5919"/>
    <w:rsid w:val="00AA7EA9"/>
    <w:rsid w:val="00AB1733"/>
    <w:rsid w:val="00AB1A2D"/>
    <w:rsid w:val="00AB29E8"/>
    <w:rsid w:val="00AB452C"/>
    <w:rsid w:val="00AB606B"/>
    <w:rsid w:val="00AB609F"/>
    <w:rsid w:val="00AB6FCE"/>
    <w:rsid w:val="00AC55AC"/>
    <w:rsid w:val="00AC5FE7"/>
    <w:rsid w:val="00AD0FA4"/>
    <w:rsid w:val="00AD299A"/>
    <w:rsid w:val="00AD40EC"/>
    <w:rsid w:val="00AD4C7A"/>
    <w:rsid w:val="00AD4E4A"/>
    <w:rsid w:val="00AD60BF"/>
    <w:rsid w:val="00AE238B"/>
    <w:rsid w:val="00AE2859"/>
    <w:rsid w:val="00AE4C88"/>
    <w:rsid w:val="00AF00AF"/>
    <w:rsid w:val="00AF0BD3"/>
    <w:rsid w:val="00AF25B3"/>
    <w:rsid w:val="00AF3BB6"/>
    <w:rsid w:val="00AF7C96"/>
    <w:rsid w:val="00B03A9B"/>
    <w:rsid w:val="00B05025"/>
    <w:rsid w:val="00B05F46"/>
    <w:rsid w:val="00B068D3"/>
    <w:rsid w:val="00B07716"/>
    <w:rsid w:val="00B10DAE"/>
    <w:rsid w:val="00B10F0B"/>
    <w:rsid w:val="00B120D7"/>
    <w:rsid w:val="00B1345F"/>
    <w:rsid w:val="00B13D77"/>
    <w:rsid w:val="00B14CC4"/>
    <w:rsid w:val="00B15514"/>
    <w:rsid w:val="00B16308"/>
    <w:rsid w:val="00B170C6"/>
    <w:rsid w:val="00B17632"/>
    <w:rsid w:val="00B228F9"/>
    <w:rsid w:val="00B239CE"/>
    <w:rsid w:val="00B25633"/>
    <w:rsid w:val="00B2611C"/>
    <w:rsid w:val="00B27BEE"/>
    <w:rsid w:val="00B27C73"/>
    <w:rsid w:val="00B30DA6"/>
    <w:rsid w:val="00B31D75"/>
    <w:rsid w:val="00B320C1"/>
    <w:rsid w:val="00B36D87"/>
    <w:rsid w:val="00B37DDA"/>
    <w:rsid w:val="00B4426A"/>
    <w:rsid w:val="00B454BA"/>
    <w:rsid w:val="00B4688E"/>
    <w:rsid w:val="00B508A6"/>
    <w:rsid w:val="00B51BE3"/>
    <w:rsid w:val="00B53313"/>
    <w:rsid w:val="00B55A18"/>
    <w:rsid w:val="00B56D50"/>
    <w:rsid w:val="00B60239"/>
    <w:rsid w:val="00B60F46"/>
    <w:rsid w:val="00B6195F"/>
    <w:rsid w:val="00B61DBF"/>
    <w:rsid w:val="00B63AB5"/>
    <w:rsid w:val="00B6402D"/>
    <w:rsid w:val="00B64B9E"/>
    <w:rsid w:val="00B6548C"/>
    <w:rsid w:val="00B659E5"/>
    <w:rsid w:val="00B661D4"/>
    <w:rsid w:val="00B700E4"/>
    <w:rsid w:val="00B711FC"/>
    <w:rsid w:val="00B73EDB"/>
    <w:rsid w:val="00B75395"/>
    <w:rsid w:val="00B844CB"/>
    <w:rsid w:val="00B85BBC"/>
    <w:rsid w:val="00B87B88"/>
    <w:rsid w:val="00B9108A"/>
    <w:rsid w:val="00B91992"/>
    <w:rsid w:val="00B91E12"/>
    <w:rsid w:val="00B924A0"/>
    <w:rsid w:val="00B92A49"/>
    <w:rsid w:val="00B96F9F"/>
    <w:rsid w:val="00B9726D"/>
    <w:rsid w:val="00BA23A0"/>
    <w:rsid w:val="00BA27D0"/>
    <w:rsid w:val="00BA3596"/>
    <w:rsid w:val="00BA3858"/>
    <w:rsid w:val="00BA4CED"/>
    <w:rsid w:val="00BA5A1F"/>
    <w:rsid w:val="00BA6FBA"/>
    <w:rsid w:val="00BA7AE7"/>
    <w:rsid w:val="00BA7CC7"/>
    <w:rsid w:val="00BA7CD6"/>
    <w:rsid w:val="00BB05E2"/>
    <w:rsid w:val="00BB083B"/>
    <w:rsid w:val="00BB175E"/>
    <w:rsid w:val="00BB3319"/>
    <w:rsid w:val="00BB420C"/>
    <w:rsid w:val="00BB563B"/>
    <w:rsid w:val="00BB63A1"/>
    <w:rsid w:val="00BC14F2"/>
    <w:rsid w:val="00BC1BDA"/>
    <w:rsid w:val="00BC3B45"/>
    <w:rsid w:val="00BC73BA"/>
    <w:rsid w:val="00BD0DB9"/>
    <w:rsid w:val="00BD4629"/>
    <w:rsid w:val="00BD5478"/>
    <w:rsid w:val="00BD591E"/>
    <w:rsid w:val="00BD6945"/>
    <w:rsid w:val="00BE0C85"/>
    <w:rsid w:val="00BE25E6"/>
    <w:rsid w:val="00BE3B43"/>
    <w:rsid w:val="00BE6423"/>
    <w:rsid w:val="00BE692F"/>
    <w:rsid w:val="00BF008F"/>
    <w:rsid w:val="00BF1039"/>
    <w:rsid w:val="00BF17E0"/>
    <w:rsid w:val="00BF195D"/>
    <w:rsid w:val="00BF39F5"/>
    <w:rsid w:val="00BF3CFF"/>
    <w:rsid w:val="00BF3E5F"/>
    <w:rsid w:val="00BF4B52"/>
    <w:rsid w:val="00C02356"/>
    <w:rsid w:val="00C04509"/>
    <w:rsid w:val="00C04713"/>
    <w:rsid w:val="00C04F9C"/>
    <w:rsid w:val="00C055EB"/>
    <w:rsid w:val="00C06692"/>
    <w:rsid w:val="00C078E1"/>
    <w:rsid w:val="00C10A78"/>
    <w:rsid w:val="00C1282B"/>
    <w:rsid w:val="00C13845"/>
    <w:rsid w:val="00C14884"/>
    <w:rsid w:val="00C14AB4"/>
    <w:rsid w:val="00C15D67"/>
    <w:rsid w:val="00C20ABF"/>
    <w:rsid w:val="00C245BB"/>
    <w:rsid w:val="00C24E04"/>
    <w:rsid w:val="00C25108"/>
    <w:rsid w:val="00C26B88"/>
    <w:rsid w:val="00C27196"/>
    <w:rsid w:val="00C305AB"/>
    <w:rsid w:val="00C3116A"/>
    <w:rsid w:val="00C31DC6"/>
    <w:rsid w:val="00C31ED9"/>
    <w:rsid w:val="00C334AE"/>
    <w:rsid w:val="00C347AC"/>
    <w:rsid w:val="00C34D94"/>
    <w:rsid w:val="00C402B2"/>
    <w:rsid w:val="00C42315"/>
    <w:rsid w:val="00C4418B"/>
    <w:rsid w:val="00C46055"/>
    <w:rsid w:val="00C46A6F"/>
    <w:rsid w:val="00C46DF3"/>
    <w:rsid w:val="00C51153"/>
    <w:rsid w:val="00C51925"/>
    <w:rsid w:val="00C53183"/>
    <w:rsid w:val="00C54FFB"/>
    <w:rsid w:val="00C55ABF"/>
    <w:rsid w:val="00C56F61"/>
    <w:rsid w:val="00C60C5C"/>
    <w:rsid w:val="00C61181"/>
    <w:rsid w:val="00C62FC9"/>
    <w:rsid w:val="00C655DF"/>
    <w:rsid w:val="00C71239"/>
    <w:rsid w:val="00C72220"/>
    <w:rsid w:val="00C72AF7"/>
    <w:rsid w:val="00C7538E"/>
    <w:rsid w:val="00C764B7"/>
    <w:rsid w:val="00C76A96"/>
    <w:rsid w:val="00C77795"/>
    <w:rsid w:val="00C77936"/>
    <w:rsid w:val="00C83747"/>
    <w:rsid w:val="00C84197"/>
    <w:rsid w:val="00C85114"/>
    <w:rsid w:val="00C86D27"/>
    <w:rsid w:val="00C926DC"/>
    <w:rsid w:val="00C95D02"/>
    <w:rsid w:val="00CA0C7F"/>
    <w:rsid w:val="00CA1C1E"/>
    <w:rsid w:val="00CA1C4E"/>
    <w:rsid w:val="00CA2AA1"/>
    <w:rsid w:val="00CA5626"/>
    <w:rsid w:val="00CA5C77"/>
    <w:rsid w:val="00CA5EB0"/>
    <w:rsid w:val="00CA6A68"/>
    <w:rsid w:val="00CB13AB"/>
    <w:rsid w:val="00CB333A"/>
    <w:rsid w:val="00CB3DB5"/>
    <w:rsid w:val="00CB4089"/>
    <w:rsid w:val="00CC0369"/>
    <w:rsid w:val="00CC05CD"/>
    <w:rsid w:val="00CC0C42"/>
    <w:rsid w:val="00CC1360"/>
    <w:rsid w:val="00CC2EA2"/>
    <w:rsid w:val="00CC3442"/>
    <w:rsid w:val="00CC3CE2"/>
    <w:rsid w:val="00CC3E7A"/>
    <w:rsid w:val="00CC5B14"/>
    <w:rsid w:val="00CD4BAF"/>
    <w:rsid w:val="00CE0F69"/>
    <w:rsid w:val="00CE19D9"/>
    <w:rsid w:val="00CE1B14"/>
    <w:rsid w:val="00CE227B"/>
    <w:rsid w:val="00CE31FD"/>
    <w:rsid w:val="00CE3363"/>
    <w:rsid w:val="00CE4A06"/>
    <w:rsid w:val="00CE68A1"/>
    <w:rsid w:val="00CE70E9"/>
    <w:rsid w:val="00CE798A"/>
    <w:rsid w:val="00CF02BF"/>
    <w:rsid w:val="00CF19DA"/>
    <w:rsid w:val="00CF2494"/>
    <w:rsid w:val="00CF2A65"/>
    <w:rsid w:val="00CF35D6"/>
    <w:rsid w:val="00CF3970"/>
    <w:rsid w:val="00CF68BB"/>
    <w:rsid w:val="00CF7D25"/>
    <w:rsid w:val="00D01238"/>
    <w:rsid w:val="00D0256F"/>
    <w:rsid w:val="00D042FC"/>
    <w:rsid w:val="00D049F8"/>
    <w:rsid w:val="00D05287"/>
    <w:rsid w:val="00D104E5"/>
    <w:rsid w:val="00D12578"/>
    <w:rsid w:val="00D12F2B"/>
    <w:rsid w:val="00D12F4C"/>
    <w:rsid w:val="00D14177"/>
    <w:rsid w:val="00D1423C"/>
    <w:rsid w:val="00D14D89"/>
    <w:rsid w:val="00D15E5D"/>
    <w:rsid w:val="00D160C2"/>
    <w:rsid w:val="00D16157"/>
    <w:rsid w:val="00D16704"/>
    <w:rsid w:val="00D16B8E"/>
    <w:rsid w:val="00D17538"/>
    <w:rsid w:val="00D17778"/>
    <w:rsid w:val="00D1783B"/>
    <w:rsid w:val="00D2206B"/>
    <w:rsid w:val="00D229B4"/>
    <w:rsid w:val="00D24111"/>
    <w:rsid w:val="00D24660"/>
    <w:rsid w:val="00D25DD9"/>
    <w:rsid w:val="00D25E5B"/>
    <w:rsid w:val="00D25F0E"/>
    <w:rsid w:val="00D26606"/>
    <w:rsid w:val="00D30699"/>
    <w:rsid w:val="00D3395E"/>
    <w:rsid w:val="00D36DDC"/>
    <w:rsid w:val="00D406D1"/>
    <w:rsid w:val="00D4153E"/>
    <w:rsid w:val="00D42D9F"/>
    <w:rsid w:val="00D43DFD"/>
    <w:rsid w:val="00D43E17"/>
    <w:rsid w:val="00D44749"/>
    <w:rsid w:val="00D44A50"/>
    <w:rsid w:val="00D4503A"/>
    <w:rsid w:val="00D467AB"/>
    <w:rsid w:val="00D53560"/>
    <w:rsid w:val="00D539DE"/>
    <w:rsid w:val="00D53B35"/>
    <w:rsid w:val="00D54717"/>
    <w:rsid w:val="00D55686"/>
    <w:rsid w:val="00D57C27"/>
    <w:rsid w:val="00D60335"/>
    <w:rsid w:val="00D612A3"/>
    <w:rsid w:val="00D63F28"/>
    <w:rsid w:val="00D65B84"/>
    <w:rsid w:val="00D67DEA"/>
    <w:rsid w:val="00D70065"/>
    <w:rsid w:val="00D729AD"/>
    <w:rsid w:val="00D7386C"/>
    <w:rsid w:val="00D76688"/>
    <w:rsid w:val="00D81593"/>
    <w:rsid w:val="00D826B2"/>
    <w:rsid w:val="00D8326C"/>
    <w:rsid w:val="00D90EFF"/>
    <w:rsid w:val="00D91C45"/>
    <w:rsid w:val="00D925E2"/>
    <w:rsid w:val="00D92E14"/>
    <w:rsid w:val="00D9729E"/>
    <w:rsid w:val="00D97E4F"/>
    <w:rsid w:val="00DA09B0"/>
    <w:rsid w:val="00DA1733"/>
    <w:rsid w:val="00DA1CF9"/>
    <w:rsid w:val="00DA271D"/>
    <w:rsid w:val="00DA75A9"/>
    <w:rsid w:val="00DB0B24"/>
    <w:rsid w:val="00DB12A4"/>
    <w:rsid w:val="00DB1D53"/>
    <w:rsid w:val="00DB2FDE"/>
    <w:rsid w:val="00DB2FF7"/>
    <w:rsid w:val="00DB3135"/>
    <w:rsid w:val="00DB42F7"/>
    <w:rsid w:val="00DB46D4"/>
    <w:rsid w:val="00DB53FD"/>
    <w:rsid w:val="00DB6D8C"/>
    <w:rsid w:val="00DB7690"/>
    <w:rsid w:val="00DC1007"/>
    <w:rsid w:val="00DC2143"/>
    <w:rsid w:val="00DC487B"/>
    <w:rsid w:val="00DC798B"/>
    <w:rsid w:val="00DC7FAC"/>
    <w:rsid w:val="00DD0FD2"/>
    <w:rsid w:val="00DD3318"/>
    <w:rsid w:val="00DD560D"/>
    <w:rsid w:val="00DD56CD"/>
    <w:rsid w:val="00DD601B"/>
    <w:rsid w:val="00DE040C"/>
    <w:rsid w:val="00DE1030"/>
    <w:rsid w:val="00DE1E35"/>
    <w:rsid w:val="00DE403E"/>
    <w:rsid w:val="00DE4A76"/>
    <w:rsid w:val="00DE7396"/>
    <w:rsid w:val="00DF0638"/>
    <w:rsid w:val="00DF1663"/>
    <w:rsid w:val="00DF3180"/>
    <w:rsid w:val="00DF32F9"/>
    <w:rsid w:val="00DF47DF"/>
    <w:rsid w:val="00DF6988"/>
    <w:rsid w:val="00DF6A18"/>
    <w:rsid w:val="00DF72C2"/>
    <w:rsid w:val="00E0691D"/>
    <w:rsid w:val="00E07EBA"/>
    <w:rsid w:val="00E11423"/>
    <w:rsid w:val="00E117B3"/>
    <w:rsid w:val="00E1249E"/>
    <w:rsid w:val="00E12542"/>
    <w:rsid w:val="00E1371F"/>
    <w:rsid w:val="00E13AD7"/>
    <w:rsid w:val="00E145B3"/>
    <w:rsid w:val="00E1495F"/>
    <w:rsid w:val="00E14F88"/>
    <w:rsid w:val="00E20AF2"/>
    <w:rsid w:val="00E20E15"/>
    <w:rsid w:val="00E226BF"/>
    <w:rsid w:val="00E231D3"/>
    <w:rsid w:val="00E311EE"/>
    <w:rsid w:val="00E3191D"/>
    <w:rsid w:val="00E32DA0"/>
    <w:rsid w:val="00E33522"/>
    <w:rsid w:val="00E33757"/>
    <w:rsid w:val="00E354E0"/>
    <w:rsid w:val="00E36A4D"/>
    <w:rsid w:val="00E37A9D"/>
    <w:rsid w:val="00E37D1A"/>
    <w:rsid w:val="00E40E4F"/>
    <w:rsid w:val="00E442DF"/>
    <w:rsid w:val="00E4449D"/>
    <w:rsid w:val="00E44E1C"/>
    <w:rsid w:val="00E45167"/>
    <w:rsid w:val="00E45D76"/>
    <w:rsid w:val="00E503AD"/>
    <w:rsid w:val="00E51DB4"/>
    <w:rsid w:val="00E51F3C"/>
    <w:rsid w:val="00E5278B"/>
    <w:rsid w:val="00E52C4B"/>
    <w:rsid w:val="00E54D31"/>
    <w:rsid w:val="00E55AF8"/>
    <w:rsid w:val="00E57663"/>
    <w:rsid w:val="00E578D2"/>
    <w:rsid w:val="00E61240"/>
    <w:rsid w:val="00E61716"/>
    <w:rsid w:val="00E62239"/>
    <w:rsid w:val="00E641E7"/>
    <w:rsid w:val="00E668E1"/>
    <w:rsid w:val="00E66EF3"/>
    <w:rsid w:val="00E7248E"/>
    <w:rsid w:val="00E74928"/>
    <w:rsid w:val="00E779BD"/>
    <w:rsid w:val="00E80AA3"/>
    <w:rsid w:val="00E84A09"/>
    <w:rsid w:val="00E864B2"/>
    <w:rsid w:val="00E86F33"/>
    <w:rsid w:val="00E90797"/>
    <w:rsid w:val="00E91CCE"/>
    <w:rsid w:val="00E92EB4"/>
    <w:rsid w:val="00E9560E"/>
    <w:rsid w:val="00E95D02"/>
    <w:rsid w:val="00E97659"/>
    <w:rsid w:val="00EA00C1"/>
    <w:rsid w:val="00EA13D5"/>
    <w:rsid w:val="00EA5DDF"/>
    <w:rsid w:val="00EA663F"/>
    <w:rsid w:val="00EA7B71"/>
    <w:rsid w:val="00EB4605"/>
    <w:rsid w:val="00EB4AD5"/>
    <w:rsid w:val="00EB51DB"/>
    <w:rsid w:val="00EB5B0E"/>
    <w:rsid w:val="00EC14CF"/>
    <w:rsid w:val="00EC1582"/>
    <w:rsid w:val="00EC1BB4"/>
    <w:rsid w:val="00EC449A"/>
    <w:rsid w:val="00EC49CB"/>
    <w:rsid w:val="00EC7BC3"/>
    <w:rsid w:val="00ED24D7"/>
    <w:rsid w:val="00ED4B0B"/>
    <w:rsid w:val="00ED5C0A"/>
    <w:rsid w:val="00ED5F5A"/>
    <w:rsid w:val="00EE334E"/>
    <w:rsid w:val="00EE3395"/>
    <w:rsid w:val="00EE3815"/>
    <w:rsid w:val="00EE6E6C"/>
    <w:rsid w:val="00EE7B7F"/>
    <w:rsid w:val="00EF23A2"/>
    <w:rsid w:val="00EF2460"/>
    <w:rsid w:val="00EF262F"/>
    <w:rsid w:val="00EF39F5"/>
    <w:rsid w:val="00EF3EEF"/>
    <w:rsid w:val="00EF79A1"/>
    <w:rsid w:val="00EF7D36"/>
    <w:rsid w:val="00EF7F44"/>
    <w:rsid w:val="00F00026"/>
    <w:rsid w:val="00F00FB7"/>
    <w:rsid w:val="00F011EB"/>
    <w:rsid w:val="00F02AF6"/>
    <w:rsid w:val="00F0402B"/>
    <w:rsid w:val="00F06E76"/>
    <w:rsid w:val="00F07430"/>
    <w:rsid w:val="00F07849"/>
    <w:rsid w:val="00F10AF8"/>
    <w:rsid w:val="00F10CCB"/>
    <w:rsid w:val="00F20227"/>
    <w:rsid w:val="00F223D6"/>
    <w:rsid w:val="00F225BB"/>
    <w:rsid w:val="00F25D06"/>
    <w:rsid w:val="00F305EA"/>
    <w:rsid w:val="00F31872"/>
    <w:rsid w:val="00F323F5"/>
    <w:rsid w:val="00F32880"/>
    <w:rsid w:val="00F33C01"/>
    <w:rsid w:val="00F35B03"/>
    <w:rsid w:val="00F3753B"/>
    <w:rsid w:val="00F3796B"/>
    <w:rsid w:val="00F37F17"/>
    <w:rsid w:val="00F416BA"/>
    <w:rsid w:val="00F42819"/>
    <w:rsid w:val="00F450C6"/>
    <w:rsid w:val="00F51036"/>
    <w:rsid w:val="00F52CDF"/>
    <w:rsid w:val="00F535EF"/>
    <w:rsid w:val="00F538C5"/>
    <w:rsid w:val="00F55AEF"/>
    <w:rsid w:val="00F57B2E"/>
    <w:rsid w:val="00F57FFB"/>
    <w:rsid w:val="00F62AC1"/>
    <w:rsid w:val="00F62FF6"/>
    <w:rsid w:val="00F64A70"/>
    <w:rsid w:val="00F659D7"/>
    <w:rsid w:val="00F65BEA"/>
    <w:rsid w:val="00F661C1"/>
    <w:rsid w:val="00F664F8"/>
    <w:rsid w:val="00F67B1E"/>
    <w:rsid w:val="00F7014D"/>
    <w:rsid w:val="00F71AF8"/>
    <w:rsid w:val="00F72921"/>
    <w:rsid w:val="00F73096"/>
    <w:rsid w:val="00F7614A"/>
    <w:rsid w:val="00F81D95"/>
    <w:rsid w:val="00F82483"/>
    <w:rsid w:val="00F827E8"/>
    <w:rsid w:val="00F82B84"/>
    <w:rsid w:val="00F8307E"/>
    <w:rsid w:val="00F83358"/>
    <w:rsid w:val="00F85A27"/>
    <w:rsid w:val="00F9082E"/>
    <w:rsid w:val="00F90CE3"/>
    <w:rsid w:val="00F91FF1"/>
    <w:rsid w:val="00F9354D"/>
    <w:rsid w:val="00F958C9"/>
    <w:rsid w:val="00F95EA8"/>
    <w:rsid w:val="00F96B32"/>
    <w:rsid w:val="00F97206"/>
    <w:rsid w:val="00FA1AD6"/>
    <w:rsid w:val="00FA3516"/>
    <w:rsid w:val="00FA3B59"/>
    <w:rsid w:val="00FA6B8B"/>
    <w:rsid w:val="00FA780E"/>
    <w:rsid w:val="00FB027A"/>
    <w:rsid w:val="00FB210B"/>
    <w:rsid w:val="00FB5530"/>
    <w:rsid w:val="00FB5970"/>
    <w:rsid w:val="00FB5E2F"/>
    <w:rsid w:val="00FB7F08"/>
    <w:rsid w:val="00FC0204"/>
    <w:rsid w:val="00FC0472"/>
    <w:rsid w:val="00FC27B7"/>
    <w:rsid w:val="00FC3D6B"/>
    <w:rsid w:val="00FC44C8"/>
    <w:rsid w:val="00FC52EB"/>
    <w:rsid w:val="00FC5923"/>
    <w:rsid w:val="00FC6A0A"/>
    <w:rsid w:val="00FC6C6E"/>
    <w:rsid w:val="00FC7201"/>
    <w:rsid w:val="00FC72AE"/>
    <w:rsid w:val="00FC7436"/>
    <w:rsid w:val="00FC7FA0"/>
    <w:rsid w:val="00FD0BA4"/>
    <w:rsid w:val="00FD14D1"/>
    <w:rsid w:val="00FD18B5"/>
    <w:rsid w:val="00FD1D86"/>
    <w:rsid w:val="00FD2C62"/>
    <w:rsid w:val="00FD39E1"/>
    <w:rsid w:val="00FD5A4E"/>
    <w:rsid w:val="00FD6CD8"/>
    <w:rsid w:val="00FD7882"/>
    <w:rsid w:val="00FD79BA"/>
    <w:rsid w:val="00FD7D28"/>
    <w:rsid w:val="00FE1E07"/>
    <w:rsid w:val="00FE2888"/>
    <w:rsid w:val="00FE4D74"/>
    <w:rsid w:val="00FE53AF"/>
    <w:rsid w:val="00FE596F"/>
    <w:rsid w:val="00FE6497"/>
    <w:rsid w:val="00FF1521"/>
    <w:rsid w:val="00FF1768"/>
    <w:rsid w:val="00FF200B"/>
    <w:rsid w:val="00FF2DF2"/>
    <w:rsid w:val="00FF3145"/>
    <w:rsid w:val="00FF3ABF"/>
    <w:rsid w:val="00FF649D"/>
    <w:rsid w:val="00FF6529"/>
    <w:rsid w:val="011C41D9"/>
    <w:rsid w:val="02863D1D"/>
    <w:rsid w:val="02E69664"/>
    <w:rsid w:val="03476D66"/>
    <w:rsid w:val="040FD6D7"/>
    <w:rsid w:val="044A72F2"/>
    <w:rsid w:val="044B3523"/>
    <w:rsid w:val="0450B684"/>
    <w:rsid w:val="04572485"/>
    <w:rsid w:val="079803D9"/>
    <w:rsid w:val="079AFDBE"/>
    <w:rsid w:val="07C33ED1"/>
    <w:rsid w:val="07FA05E1"/>
    <w:rsid w:val="0B95EF15"/>
    <w:rsid w:val="0BD02419"/>
    <w:rsid w:val="0C2951A5"/>
    <w:rsid w:val="0CBCDD6B"/>
    <w:rsid w:val="0CF69E42"/>
    <w:rsid w:val="0D00C0F6"/>
    <w:rsid w:val="0D7D6200"/>
    <w:rsid w:val="0D818A2A"/>
    <w:rsid w:val="0E2C4E70"/>
    <w:rsid w:val="0EF2CAAE"/>
    <w:rsid w:val="0F4F849B"/>
    <w:rsid w:val="107947B3"/>
    <w:rsid w:val="109B92AD"/>
    <w:rsid w:val="1123D6E4"/>
    <w:rsid w:val="112619F1"/>
    <w:rsid w:val="13624440"/>
    <w:rsid w:val="13C4BB28"/>
    <w:rsid w:val="15F27BED"/>
    <w:rsid w:val="1652E06D"/>
    <w:rsid w:val="167AF0C5"/>
    <w:rsid w:val="169172FA"/>
    <w:rsid w:val="173AFCE5"/>
    <w:rsid w:val="18A7D21B"/>
    <w:rsid w:val="1957D949"/>
    <w:rsid w:val="19B111BE"/>
    <w:rsid w:val="1A4B7E25"/>
    <w:rsid w:val="1AAE4715"/>
    <w:rsid w:val="1C3BA60B"/>
    <w:rsid w:val="1C6B45FD"/>
    <w:rsid w:val="1C6B8E21"/>
    <w:rsid w:val="1CC92636"/>
    <w:rsid w:val="1CE18729"/>
    <w:rsid w:val="1DE70CA4"/>
    <w:rsid w:val="1DF83669"/>
    <w:rsid w:val="1E1867A1"/>
    <w:rsid w:val="1E8F0900"/>
    <w:rsid w:val="1F9B7E35"/>
    <w:rsid w:val="1FB09B87"/>
    <w:rsid w:val="20C124EF"/>
    <w:rsid w:val="2116AECE"/>
    <w:rsid w:val="21ACC504"/>
    <w:rsid w:val="21E95258"/>
    <w:rsid w:val="2282F578"/>
    <w:rsid w:val="23E9B721"/>
    <w:rsid w:val="23FACCA2"/>
    <w:rsid w:val="242AF632"/>
    <w:rsid w:val="251F1484"/>
    <w:rsid w:val="26CA7266"/>
    <w:rsid w:val="27F344E2"/>
    <w:rsid w:val="284D1A6A"/>
    <w:rsid w:val="287953D2"/>
    <w:rsid w:val="28BA9537"/>
    <w:rsid w:val="290F014E"/>
    <w:rsid w:val="2AD3BBB4"/>
    <w:rsid w:val="2BB6AB70"/>
    <w:rsid w:val="2D39B3EA"/>
    <w:rsid w:val="2D870936"/>
    <w:rsid w:val="2D8C8042"/>
    <w:rsid w:val="2EEA4F32"/>
    <w:rsid w:val="2F93E6CF"/>
    <w:rsid w:val="300A1460"/>
    <w:rsid w:val="30D173C2"/>
    <w:rsid w:val="3104D077"/>
    <w:rsid w:val="3114C4C4"/>
    <w:rsid w:val="31725086"/>
    <w:rsid w:val="3217D7A5"/>
    <w:rsid w:val="32206F83"/>
    <w:rsid w:val="32F56B86"/>
    <w:rsid w:val="330E20E7"/>
    <w:rsid w:val="3318C4FB"/>
    <w:rsid w:val="35BCDFE2"/>
    <w:rsid w:val="36085152"/>
    <w:rsid w:val="366B5454"/>
    <w:rsid w:val="36EEAD4C"/>
    <w:rsid w:val="378BE67E"/>
    <w:rsid w:val="37BDB470"/>
    <w:rsid w:val="381C0ADE"/>
    <w:rsid w:val="393FD203"/>
    <w:rsid w:val="3979BEE3"/>
    <w:rsid w:val="3A1A6C99"/>
    <w:rsid w:val="3A36EEFB"/>
    <w:rsid w:val="3AB5A500"/>
    <w:rsid w:val="3B94DA67"/>
    <w:rsid w:val="3C4A937C"/>
    <w:rsid w:val="3C8EA1E9"/>
    <w:rsid w:val="3D0D88AA"/>
    <w:rsid w:val="3D8C3B3A"/>
    <w:rsid w:val="3D9608C8"/>
    <w:rsid w:val="3DFA1AC9"/>
    <w:rsid w:val="3E2A724A"/>
    <w:rsid w:val="3EA6F3FD"/>
    <w:rsid w:val="3EA9B000"/>
    <w:rsid w:val="3F69524F"/>
    <w:rsid w:val="400A0AAA"/>
    <w:rsid w:val="401E9FCD"/>
    <w:rsid w:val="40545D7D"/>
    <w:rsid w:val="40BB4335"/>
    <w:rsid w:val="416F91E3"/>
    <w:rsid w:val="418E683D"/>
    <w:rsid w:val="41C442DD"/>
    <w:rsid w:val="42E4BB10"/>
    <w:rsid w:val="43057B30"/>
    <w:rsid w:val="43E563C7"/>
    <w:rsid w:val="441D4FEC"/>
    <w:rsid w:val="4499B3CE"/>
    <w:rsid w:val="46052CAE"/>
    <w:rsid w:val="465C4B07"/>
    <w:rsid w:val="466E5139"/>
    <w:rsid w:val="46DFC744"/>
    <w:rsid w:val="479182C4"/>
    <w:rsid w:val="47A0FD0F"/>
    <w:rsid w:val="493B9CFF"/>
    <w:rsid w:val="4AE08B57"/>
    <w:rsid w:val="4BB06491"/>
    <w:rsid w:val="4D992ECD"/>
    <w:rsid w:val="4F940120"/>
    <w:rsid w:val="4FF67A19"/>
    <w:rsid w:val="51688F96"/>
    <w:rsid w:val="518EB26B"/>
    <w:rsid w:val="522279EB"/>
    <w:rsid w:val="52C57FAD"/>
    <w:rsid w:val="5341945E"/>
    <w:rsid w:val="53681442"/>
    <w:rsid w:val="5394AC28"/>
    <w:rsid w:val="53BE4A4C"/>
    <w:rsid w:val="549E9CC1"/>
    <w:rsid w:val="552CCC33"/>
    <w:rsid w:val="563BA13E"/>
    <w:rsid w:val="5891BB6F"/>
    <w:rsid w:val="59687C84"/>
    <w:rsid w:val="5B07ECA7"/>
    <w:rsid w:val="5BC349A7"/>
    <w:rsid w:val="5BC95C31"/>
    <w:rsid w:val="5C4D781A"/>
    <w:rsid w:val="5CE82915"/>
    <w:rsid w:val="5D3270D1"/>
    <w:rsid w:val="5D684DA9"/>
    <w:rsid w:val="5EC20DEC"/>
    <w:rsid w:val="609DFF1F"/>
    <w:rsid w:val="61BDF3CB"/>
    <w:rsid w:val="6318F02A"/>
    <w:rsid w:val="641F0639"/>
    <w:rsid w:val="64373AB9"/>
    <w:rsid w:val="6558FAEE"/>
    <w:rsid w:val="6677774E"/>
    <w:rsid w:val="66810228"/>
    <w:rsid w:val="66E953B7"/>
    <w:rsid w:val="68983771"/>
    <w:rsid w:val="6ADDC560"/>
    <w:rsid w:val="6D58FBFD"/>
    <w:rsid w:val="6D6A1585"/>
    <w:rsid w:val="6DAA9AE4"/>
    <w:rsid w:val="6DBFF548"/>
    <w:rsid w:val="6DD0CF73"/>
    <w:rsid w:val="6DD62EBE"/>
    <w:rsid w:val="6E7C583E"/>
    <w:rsid w:val="6EB617BF"/>
    <w:rsid w:val="6FC115FA"/>
    <w:rsid w:val="6FF7A783"/>
    <w:rsid w:val="7099A5CB"/>
    <w:rsid w:val="70B154D8"/>
    <w:rsid w:val="7176DB8B"/>
    <w:rsid w:val="71E84542"/>
    <w:rsid w:val="7313B035"/>
    <w:rsid w:val="73366AFC"/>
    <w:rsid w:val="73FC9805"/>
    <w:rsid w:val="74227671"/>
    <w:rsid w:val="744E9D0D"/>
    <w:rsid w:val="7523F623"/>
    <w:rsid w:val="75975A56"/>
    <w:rsid w:val="75ECA099"/>
    <w:rsid w:val="769F5757"/>
    <w:rsid w:val="77A1A250"/>
    <w:rsid w:val="79A08B1F"/>
    <w:rsid w:val="7A78F00E"/>
    <w:rsid w:val="7B51E0AA"/>
    <w:rsid w:val="7BBF8CBE"/>
    <w:rsid w:val="7E0838B4"/>
    <w:rsid w:val="7E3B60D2"/>
    <w:rsid w:val="7F899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3D3B00D7-7116-4C8D-B71F-6C07381EFD6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uiPriority="0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670953"/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915BB5"/>
    <w:pPr>
      <w:keepNext/>
      <w:keepLines/>
      <w:numPr>
        <w:numId w:val="2"/>
      </w:numPr>
      <w:spacing w:after="120" w:line="240" w:lineRule="auto"/>
      <w:outlineLvl w:val="0"/>
    </w:pPr>
    <w:rPr>
      <w:rFonts w:asciiTheme="majorHAnsi" w:hAnsiTheme="majorHAnsi" w:eastAsiaTheme="majorEastAsia" w:cstheme="majorBidi"/>
      <w:b/>
      <w:color w:val="FF8274" w:themeColor="accent5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915BB5"/>
    <w:pPr>
      <w:keepNext/>
      <w:numPr>
        <w:numId w:val="7"/>
      </w:numPr>
      <w:spacing w:after="0" w:line="276" w:lineRule="auto"/>
      <w:outlineLvl w:val="1"/>
    </w:pPr>
    <w:rPr>
      <w:rFonts w:asciiTheme="majorHAnsi" w:hAnsiTheme="majorHAnsi" w:eastAsiaTheme="majorEastAsia" w:cstheme="majorBidi"/>
      <w:b/>
      <w:color w:val="000000" w:themeColor="text1"/>
      <w:sz w:val="28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0E0E92"/>
    <w:pPr>
      <w:keepNext/>
      <w:numPr>
        <w:ilvl w:val="1"/>
        <w:numId w:val="7"/>
      </w:numPr>
      <w:spacing w:after="0" w:line="276" w:lineRule="auto"/>
      <w:outlineLvl w:val="2"/>
    </w:pPr>
    <w:rPr>
      <w:rFonts w:ascii="Oslo Sans Office" w:hAnsi="Oslo Sans Office" w:cs="Times New Roman" w:eastAsiaTheme="majorEastAsia"/>
      <w:b/>
      <w:bCs/>
      <w:sz w:val="24"/>
      <w:szCs w:val="26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0E0E92"/>
    <w:pPr>
      <w:keepNext/>
      <w:numPr>
        <w:ilvl w:val="2"/>
        <w:numId w:val="7"/>
      </w:numPr>
      <w:spacing w:after="0" w:line="276" w:lineRule="auto"/>
      <w:outlineLvl w:val="3"/>
    </w:pPr>
    <w:rPr>
      <w:rFonts w:ascii="Oslo Sans Office" w:hAnsi="Oslo Sans Office" w:cs="Times New Roman" w:eastAsiaTheme="majorEastAsia"/>
      <w:b/>
      <w:bCs/>
      <w:sz w:val="22"/>
      <w:szCs w:val="26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915BB5"/>
    <w:rPr>
      <w:rFonts w:asciiTheme="majorHAnsi" w:hAnsiTheme="majorHAnsi" w:eastAsiaTheme="majorEastAsia" w:cstheme="majorBidi"/>
      <w:b/>
      <w:color w:val="FF8274" w:themeColor="accent5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uiPriority w:val="9"/>
    <w:rsid w:val="00915BB5"/>
    <w:rPr>
      <w:rFonts w:asciiTheme="majorHAnsi" w:hAnsiTheme="majorHAnsi" w:eastAsiaTheme="majorEastAsia" w:cstheme="majorBidi"/>
      <w:b/>
      <w:color w:val="000000" w:themeColor="text1"/>
      <w:sz w:val="28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styleId="Pa4" w:customStyle="1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uiPriority w:val="9"/>
    <w:rsid w:val="000E0E92"/>
    <w:rPr>
      <w:rFonts w:ascii="Oslo Sans Office" w:hAnsi="Oslo Sans Office" w:cs="Times New Roman" w:eastAsiaTheme="majorEastAsia"/>
      <w:b/>
      <w:bCs/>
      <w:sz w:val="24"/>
      <w:szCs w:val="26"/>
    </w:rPr>
  </w:style>
  <w:style w:type="paragraph" w:styleId="INNH3">
    <w:name w:val="toc 3"/>
    <w:basedOn w:val="Normal"/>
    <w:next w:val="Normal"/>
    <w:autoRedefine/>
    <w:uiPriority w:val="39"/>
    <w:unhideWhenUsed/>
    <w:rsid w:val="007A3569"/>
    <w:pPr>
      <w:spacing w:after="100"/>
      <w:ind w:left="400"/>
    </w:pPr>
  </w:style>
  <w:style w:type="character" w:styleId="Overskrift4Tegn" w:customStyle="1">
    <w:name w:val="Overskrift 4 Tegn"/>
    <w:basedOn w:val="Standardskriftforavsnitt"/>
    <w:link w:val="Overskrift4"/>
    <w:uiPriority w:val="9"/>
    <w:rsid w:val="000E0E92"/>
    <w:rPr>
      <w:rFonts w:ascii="Oslo Sans Office" w:hAnsi="Oslo Sans Office" w:cs="Times New Roman" w:eastAsiaTheme="majorEastAsia"/>
      <w:b/>
      <w:bCs/>
      <w:szCs w:val="26"/>
    </w:rPr>
  </w:style>
  <w:style w:type="character" w:styleId="IngenmellomromTegn" w:customStyle="1">
    <w:name w:val="Ingen mellomrom Tegn"/>
    <w:basedOn w:val="Standardskriftforavsnitt"/>
    <w:link w:val="Ingenmellomrom"/>
    <w:uiPriority w:val="1"/>
    <w:rsid w:val="00FE596F"/>
    <w:rPr>
      <w:sz w:val="20"/>
    </w:rPr>
  </w:style>
  <w:style w:type="paragraph" w:styleId="Merknadstekst">
    <w:name w:val="annotation text"/>
    <w:basedOn w:val="Normal"/>
    <w:link w:val="MerknadstekstTegn"/>
    <w:uiPriority w:val="99"/>
    <w:unhideWhenUsed/>
    <w:rsid w:val="00FE596F"/>
    <w:pPr>
      <w:spacing w:after="0" w:line="240" w:lineRule="auto"/>
    </w:pPr>
    <w:rPr>
      <w:rFonts w:ascii="Oslo Sans Office" w:hAnsi="Oslo Sans Office" w:cs="Times New Roman"/>
      <w:szCs w:val="20"/>
    </w:rPr>
  </w:style>
  <w:style w:type="character" w:styleId="MerknadstekstTegn" w:customStyle="1">
    <w:name w:val="Merknadstekst Tegn"/>
    <w:basedOn w:val="Standardskriftforavsnitt"/>
    <w:link w:val="Merknadstekst"/>
    <w:uiPriority w:val="99"/>
    <w:rsid w:val="00FE596F"/>
    <w:rPr>
      <w:rFonts w:ascii="Oslo Sans Office" w:hAnsi="Oslo Sans Office" w:cs="Times New Roman"/>
      <w:sz w:val="20"/>
      <w:szCs w:val="20"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FE596F"/>
    <w:rPr>
      <w:rFonts w:ascii="Oslo Sans Office" w:hAnsi="Oslo Sans Office" w:cs="Times New Roman"/>
      <w:b/>
      <w:bCs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FE596F"/>
    <w:rPr>
      <w:b/>
      <w:bCs/>
    </w:rPr>
  </w:style>
  <w:style w:type="character" w:styleId="KommentaremneTegn1" w:customStyle="1">
    <w:name w:val="Kommentaremne Tegn1"/>
    <w:basedOn w:val="MerknadstekstTegn"/>
    <w:uiPriority w:val="99"/>
    <w:semiHidden/>
    <w:rsid w:val="00FE596F"/>
    <w:rPr>
      <w:rFonts w:ascii="Oslo Sans Office" w:hAnsi="Oslo Sans Office" w:cs="Times New Roman"/>
      <w:b/>
      <w:bCs/>
      <w:sz w:val="20"/>
      <w:szCs w:val="20"/>
    </w:rPr>
  </w:style>
  <w:style w:type="paragraph" w:styleId="Sluttnotetekst">
    <w:name w:val="endnote text"/>
    <w:basedOn w:val="Normal"/>
    <w:link w:val="SluttnotetekstTegn"/>
    <w:semiHidden/>
    <w:rsid w:val="00FE596F"/>
    <w:pPr>
      <w:spacing w:after="0" w:line="240" w:lineRule="auto"/>
    </w:pPr>
    <w:rPr>
      <w:rFonts w:ascii="Oslo Sans Office" w:hAnsi="Oslo Sans Office" w:eastAsia="Times New Roman" w:cs="Times New Roman"/>
      <w:sz w:val="22"/>
      <w:szCs w:val="20"/>
      <w:lang w:eastAsia="nb-NO"/>
    </w:rPr>
  </w:style>
  <w:style w:type="character" w:styleId="SluttnotetekstTegn" w:customStyle="1">
    <w:name w:val="Sluttnotetekst Tegn"/>
    <w:basedOn w:val="Standardskriftforavsnitt"/>
    <w:link w:val="Sluttnotetekst"/>
    <w:semiHidden/>
    <w:rsid w:val="00FE596F"/>
    <w:rPr>
      <w:rFonts w:ascii="Oslo Sans Office" w:hAnsi="Oslo Sans Office" w:eastAsia="Times New Roman" w:cs="Times New Roman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FE596F"/>
    <w:pPr>
      <w:spacing w:after="0" w:line="276" w:lineRule="auto"/>
      <w:ind w:left="720"/>
      <w:contextualSpacing/>
    </w:pPr>
    <w:rPr>
      <w:rFonts w:ascii="Oslo Sans Office" w:hAnsi="Oslo Sans Office" w:cs="Times New Roman"/>
      <w:sz w:val="22"/>
    </w:rPr>
  </w:style>
  <w:style w:type="table" w:styleId="Tabellrutenett2" w:customStyle="1">
    <w:name w:val="Tabellrutenett2"/>
    <w:basedOn w:val="Vanligtabell"/>
    <w:next w:val="Tabellrutenett"/>
    <w:uiPriority w:val="59"/>
    <w:rsid w:val="00FE596F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Merknadsreferanse">
    <w:name w:val="annotation reference"/>
    <w:basedOn w:val="Standardskriftforavsnitt"/>
    <w:unhideWhenUsed/>
    <w:rsid w:val="00FE596F"/>
    <w:rPr>
      <w:sz w:val="16"/>
      <w:szCs w:val="16"/>
    </w:rPr>
  </w:style>
  <w:style w:type="paragraph" w:styleId="paragraph" w:customStyle="1">
    <w:name w:val="paragraph"/>
    <w:basedOn w:val="Normal"/>
    <w:rsid w:val="00FE596F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character" w:styleId="normaltextrun" w:customStyle="1">
    <w:name w:val="normaltextrun"/>
    <w:basedOn w:val="Standardskriftforavsnitt"/>
    <w:rsid w:val="00FE596F"/>
  </w:style>
  <w:style w:type="character" w:styleId="eop" w:customStyle="1">
    <w:name w:val="eop"/>
    <w:basedOn w:val="Standardskriftforavsnitt"/>
    <w:rsid w:val="00FE596F"/>
  </w:style>
  <w:style w:type="character" w:styleId="Fulgthyperkobling">
    <w:name w:val="FollowedHyperlink"/>
    <w:basedOn w:val="Standardskriftforavsnitt"/>
    <w:uiPriority w:val="99"/>
    <w:semiHidden/>
    <w:unhideWhenUsed/>
    <w:rsid w:val="00FE596F"/>
    <w:rPr>
      <w:color w:val="000000" w:themeColor="followedHyperlink"/>
      <w:u w:val="single"/>
    </w:rPr>
  </w:style>
  <w:style w:type="character" w:styleId="Ulstomtale">
    <w:name w:val="Unresolved Mention"/>
    <w:basedOn w:val="Standardskriftforavsnitt"/>
    <w:uiPriority w:val="99"/>
    <w:semiHidden/>
    <w:unhideWhenUsed/>
    <w:rsid w:val="0089334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523B1F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paragraph" w:styleId="INNH4">
    <w:name w:val="toc 4"/>
    <w:basedOn w:val="Normal"/>
    <w:next w:val="Normal"/>
    <w:autoRedefine/>
    <w:uiPriority w:val="39"/>
    <w:unhideWhenUsed/>
    <w:rsid w:val="000E0E92"/>
    <w:pPr>
      <w:spacing w:after="100"/>
      <w:ind w:left="600"/>
    </w:pPr>
  </w:style>
  <w:style w:type="character" w:styleId="Omtale">
    <w:name w:val="Mention"/>
    <w:basedOn w:val="Standardskriftforavsnitt"/>
    <w:uiPriority w:val="99"/>
    <w:unhideWhenUsed/>
    <w:rsid w:val="00EE7B7F"/>
    <w:rPr>
      <w:color w:val="2B579A"/>
      <w:shd w:val="clear" w:color="auto" w:fill="E1DFDD"/>
    </w:rPr>
  </w:style>
  <w:style w:type="paragraph" w:styleId="Revisjon">
    <w:name w:val="Revision"/>
    <w:hidden/>
    <w:uiPriority w:val="99"/>
    <w:semiHidden/>
    <w:rsid w:val="00F7014D"/>
    <w:pPr>
      <w:spacing w:after="0" w:line="240" w:lineRule="auto"/>
    </w:pPr>
    <w:rPr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090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8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49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68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2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73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259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47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0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81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26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07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07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93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9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22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95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40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69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28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69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567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yperlink" Target="https://innsyn.pbe.oslo.kommune.no/saksinnsyn/casedet.asp?mode=&amp;caseno=202311179" TargetMode="External" Id="rId13" /><Relationship Type="http://schemas.openxmlformats.org/officeDocument/2006/relationships/fontTable" Target="fontTable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hyperlink" Target="https://www.facebook.com/slettelokka/videos/japansk-hus-fra-tokyo-via-venezia-til-slettel%C3%83%C2%B8kka-grendehuset-er-ikke-stort-nok-/513735797132068/" TargetMode="External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header" Target="header2.xml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theme" Target="theme/theme1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root>
</root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01380BBD606248930C8C4C959062BC" ma:contentTypeVersion="3" ma:contentTypeDescription="Opprett et nytt dokument." ma:contentTypeScope="" ma:versionID="b56b358ed12c88b4657c628418d37e95">
  <xsd:schema xmlns:xsd="http://www.w3.org/2001/XMLSchema" xmlns:xs="http://www.w3.org/2001/XMLSchema" xmlns:p="http://schemas.microsoft.com/office/2006/metadata/properties" xmlns:ns2="97601255-2f5e-4aea-9e8c-5577be0ceea0" targetNamespace="http://schemas.microsoft.com/office/2006/metadata/properties" ma:root="true" ma:fieldsID="2c2a8e49bd9311d83dc843b15a33cb42" ns2:_="">
    <xsd:import namespace="97601255-2f5e-4aea-9e8c-5577be0cee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01255-2f5e-4aea-9e8c-5577be0cee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8D743A-49A5-4C7B-8514-75AD77DF7C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613A641-70DB-4F65-BD90-D57CAAFDB53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622B0E75-1E12-4786-8AB5-8C039822A893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D0E0826-88B5-4550-B3D4-BD2FAFFC23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601255-2f5e-4aea-9e8c-5577be0cee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dokument.dotx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Joakim Andreas Yksnøy Rødven</dc:creator>
  <keywords/>
  <lastModifiedBy>Lars Eivind Bjørnstad</lastModifiedBy>
  <revision>285</revision>
  <dcterms:created xsi:type="dcterms:W3CDTF">2026-06-11T13:08:00.0000000Z</dcterms:created>
  <dcterms:modified xsi:type="dcterms:W3CDTF">2026-08-10T06:40:14.4364948Z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0x0101000D01380BBD606248930C8C4C959062BC</vt:lpwstr>
  </property>
  <property fmtid="{D5CDD505-2E9C-101B-9397-08002B2CF9AE}" pid="11" name="MediaServiceImageTags">
    <vt:lpwstr/>
  </property>
  <property fmtid="{D5CDD505-2E9C-101B-9397-08002B2CF9AE}" pid="12" name="TaxKeyword">
    <vt:lpwstr/>
  </property>
  <property fmtid="{D5CDD505-2E9C-101B-9397-08002B2CF9AE}" pid="13" name="Order">
    <vt:r8>15700</vt:r8>
  </property>
  <property fmtid="{D5CDD505-2E9C-101B-9397-08002B2CF9AE}" pid="14" name="xd_Signature">
    <vt:bool>false</vt:bool>
  </property>
  <property fmtid="{D5CDD505-2E9C-101B-9397-08002B2CF9AE}" pid="15" name="xd_ProgID">
    <vt:lpwstr/>
  </property>
  <property fmtid="{D5CDD505-2E9C-101B-9397-08002B2CF9AE}" pid="16" name="ComplianceAssetId">
    <vt:lpwstr/>
  </property>
  <property fmtid="{D5CDD505-2E9C-101B-9397-08002B2CF9AE}" pid="17" name="TemplateUrl">
    <vt:lpwstr/>
  </property>
  <property fmtid="{D5CDD505-2E9C-101B-9397-08002B2CF9AE}" pid="18" name="_ExtendedDescription">
    <vt:lpwstr/>
  </property>
  <property fmtid="{D5CDD505-2E9C-101B-9397-08002B2CF9AE}" pid="19" name="TriggerFlowInfo">
    <vt:lpwstr/>
  </property>
</Properties>
</file>